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F68DD" w14:textId="77777777" w:rsidR="00C909F6" w:rsidRPr="00345640" w:rsidRDefault="00C909F6" w:rsidP="00C909F6">
      <w:pPr>
        <w:spacing w:after="200" w:line="240" w:lineRule="auto"/>
        <w:jc w:val="center"/>
        <w:rPr>
          <w:rFonts w:ascii="Arial" w:eastAsia="MS Mincho" w:hAnsi="Arial" w:cs="Arial"/>
          <w:b/>
          <w:bCs/>
          <w:color w:val="000000"/>
          <w:sz w:val="32"/>
          <w:szCs w:val="28"/>
          <w:lang w:eastAsia="en-US"/>
        </w:rPr>
      </w:pPr>
    </w:p>
    <w:p w14:paraId="404D7AAC" w14:textId="77777777" w:rsidR="00C909F6" w:rsidRPr="00345640" w:rsidRDefault="00C909F6" w:rsidP="00C909F6">
      <w:pPr>
        <w:spacing w:after="200" w:line="240" w:lineRule="auto"/>
        <w:jc w:val="center"/>
        <w:rPr>
          <w:rFonts w:ascii="Arial" w:eastAsia="MS Mincho" w:hAnsi="Arial" w:cs="Arial"/>
          <w:b/>
          <w:bCs/>
          <w:color w:val="000000"/>
          <w:sz w:val="32"/>
          <w:szCs w:val="28"/>
          <w:lang w:eastAsia="en-US"/>
        </w:rPr>
      </w:pPr>
    </w:p>
    <w:p w14:paraId="23ECE1BC" w14:textId="457BFAB3" w:rsidR="00C909F6" w:rsidRPr="00345640" w:rsidRDefault="00C909F6" w:rsidP="00C909F6">
      <w:pPr>
        <w:spacing w:after="200" w:line="240" w:lineRule="auto"/>
        <w:jc w:val="center"/>
        <w:rPr>
          <w:rFonts w:ascii="Arial" w:eastAsia="MS Mincho" w:hAnsi="Arial" w:cs="Arial"/>
          <w:b/>
          <w:bCs/>
          <w:color w:val="000000"/>
          <w:sz w:val="32"/>
          <w:szCs w:val="28"/>
          <w:lang w:eastAsia="en-US"/>
        </w:rPr>
      </w:pPr>
      <w:r w:rsidRPr="00345640">
        <w:rPr>
          <w:rFonts w:ascii="Arial" w:eastAsia="MS Mincho" w:hAnsi="Arial" w:cs="Arial"/>
          <w:b/>
          <w:bCs/>
          <w:color w:val="000000"/>
          <w:sz w:val="32"/>
          <w:szCs w:val="28"/>
          <w:lang w:eastAsia="en-US"/>
        </w:rPr>
        <w:t>GESELLSCHAFTSVERTRAG</w:t>
      </w:r>
    </w:p>
    <w:p w14:paraId="519CB546"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03E31F51"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3B351495"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7E636DC5"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p>
    <w:p w14:paraId="47771002"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r w:rsidRPr="00345640">
        <w:rPr>
          <w:rFonts w:ascii="Arial" w:eastAsia="MS Mincho" w:hAnsi="Arial" w:cs="Arial"/>
          <w:color w:val="000000"/>
          <w:sz w:val="24"/>
          <w:szCs w:val="22"/>
          <w:lang w:eastAsia="en-US"/>
        </w:rPr>
        <w:t>der</w:t>
      </w:r>
    </w:p>
    <w:p w14:paraId="3DADF6DE"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55E469D4"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36BCD949"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05E8953F"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p>
    <w:p w14:paraId="46B24F8D" w14:textId="77777777" w:rsidR="00C909F6" w:rsidRPr="00345640" w:rsidRDefault="00C909F6" w:rsidP="00C909F6">
      <w:pPr>
        <w:spacing w:after="200" w:line="240" w:lineRule="auto"/>
        <w:jc w:val="center"/>
        <w:rPr>
          <w:rFonts w:ascii="Arial" w:eastAsia="MS Mincho" w:hAnsi="Arial" w:cs="Arial"/>
          <w:b/>
          <w:bCs/>
          <w:color w:val="000000"/>
          <w:sz w:val="24"/>
          <w:szCs w:val="22"/>
          <w:lang w:eastAsia="en-US"/>
        </w:rPr>
      </w:pPr>
      <w:r w:rsidRPr="00345640">
        <w:rPr>
          <w:rFonts w:ascii="Arial" w:eastAsia="MS Mincho" w:hAnsi="Arial" w:cs="Arial"/>
          <w:b/>
          <w:bCs/>
          <w:color w:val="000000"/>
          <w:sz w:val="24"/>
          <w:szCs w:val="22"/>
          <w:lang w:eastAsia="en-US"/>
        </w:rPr>
        <w:t>AMK-Abfallentsorgungsgesellschaft des Märkischen Kreises mbH</w:t>
      </w:r>
    </w:p>
    <w:p w14:paraId="41A2C0DE" w14:textId="77777777" w:rsidR="00C909F6" w:rsidRPr="00345640" w:rsidRDefault="00C909F6" w:rsidP="00C909F6">
      <w:pPr>
        <w:spacing w:after="200" w:line="240" w:lineRule="auto"/>
        <w:jc w:val="center"/>
        <w:rPr>
          <w:rFonts w:ascii="Arial" w:eastAsia="MS Mincho" w:hAnsi="Arial" w:cs="Arial"/>
          <w:color w:val="000000"/>
          <w:sz w:val="24"/>
          <w:szCs w:val="22"/>
          <w:lang w:eastAsia="en-US"/>
        </w:rPr>
      </w:pPr>
      <w:r w:rsidRPr="00345640">
        <w:rPr>
          <w:rFonts w:ascii="Arial" w:eastAsia="MS Mincho" w:hAnsi="Arial" w:cs="Arial"/>
          <w:color w:val="000000"/>
          <w:sz w:val="24"/>
          <w:szCs w:val="22"/>
          <w:lang w:eastAsia="en-US"/>
        </w:rPr>
        <w:t>mit Sitz in Iserlohn</w:t>
      </w:r>
    </w:p>
    <w:p w14:paraId="6F5494D4" w14:textId="33714FDB" w:rsidR="00C909F6" w:rsidRPr="00345640" w:rsidRDefault="00C909F6">
      <w:pPr>
        <w:spacing w:line="240" w:lineRule="auto"/>
        <w:rPr>
          <w:rFonts w:ascii="Arial" w:hAnsi="Arial" w:cs="Arial"/>
        </w:rPr>
      </w:pPr>
      <w:r w:rsidRPr="00345640">
        <w:rPr>
          <w:rFonts w:ascii="Arial" w:hAnsi="Arial" w:cs="Arial"/>
        </w:rPr>
        <w:br w:type="page"/>
      </w:r>
    </w:p>
    <w:p w14:paraId="60CBB51F" w14:textId="586F8085" w:rsidR="00C909F6" w:rsidRPr="00345640" w:rsidRDefault="00C909F6">
      <w:pPr>
        <w:rPr>
          <w:rFonts w:ascii="Arial" w:hAnsi="Arial" w:cs="Arial"/>
          <w:b/>
          <w:bCs/>
          <w:sz w:val="28"/>
          <w:szCs w:val="24"/>
        </w:rPr>
      </w:pPr>
      <w:r w:rsidRPr="00345640">
        <w:rPr>
          <w:rFonts w:ascii="Arial" w:hAnsi="Arial" w:cs="Arial"/>
          <w:b/>
          <w:bCs/>
          <w:sz w:val="28"/>
          <w:szCs w:val="24"/>
        </w:rPr>
        <w:lastRenderedPageBreak/>
        <w:t>Inhaltsverzeichnis:</w:t>
      </w:r>
    </w:p>
    <w:sdt>
      <w:sdtPr>
        <w:rPr>
          <w:rFonts w:ascii="Arial" w:eastAsia="Times New Roman" w:hAnsi="Arial" w:cs="Arial"/>
          <w:color w:val="auto"/>
          <w:sz w:val="22"/>
          <w:szCs w:val="20"/>
          <w:lang w:val="de-DE" w:eastAsia="de-DE"/>
        </w:rPr>
        <w:id w:val="-658689512"/>
        <w:docPartObj>
          <w:docPartGallery w:val="Table of Contents"/>
          <w:docPartUnique/>
        </w:docPartObj>
      </w:sdtPr>
      <w:sdtEndPr>
        <w:rPr>
          <w:b/>
          <w:bCs/>
          <w:szCs w:val="22"/>
        </w:rPr>
      </w:sdtEndPr>
      <w:sdtContent>
        <w:p w14:paraId="190AB1F6" w14:textId="24C2B860" w:rsidR="00BD36AC" w:rsidRPr="00286057" w:rsidRDefault="00BD36AC">
          <w:pPr>
            <w:pStyle w:val="TOCHeading"/>
            <w:rPr>
              <w:rFonts w:ascii="Arial" w:hAnsi="Arial" w:cs="Arial"/>
            </w:rPr>
          </w:pPr>
        </w:p>
        <w:p w14:paraId="20939C60" w14:textId="143D955B" w:rsidR="00D3119A" w:rsidRPr="00D3119A" w:rsidRDefault="00BD36AC">
          <w:pPr>
            <w:pStyle w:val="TOC1"/>
            <w:rPr>
              <w:rFonts w:ascii="Arial" w:eastAsiaTheme="minorEastAsia" w:hAnsi="Arial" w:cs="Arial"/>
              <w:noProof/>
              <w:kern w:val="2"/>
              <w:sz w:val="24"/>
              <w:szCs w:val="24"/>
              <w14:ligatures w14:val="standardContextual"/>
            </w:rPr>
          </w:pPr>
          <w:r w:rsidRPr="00D3119A">
            <w:rPr>
              <w:rFonts w:ascii="Arial" w:hAnsi="Arial" w:cs="Arial"/>
            </w:rPr>
            <w:fldChar w:fldCharType="begin"/>
          </w:r>
          <w:r w:rsidRPr="00D3119A">
            <w:rPr>
              <w:rFonts w:ascii="Arial" w:hAnsi="Arial" w:cs="Arial"/>
            </w:rPr>
            <w:instrText xml:space="preserve"> TOC \o "1-3" \h \z \u </w:instrText>
          </w:r>
          <w:r w:rsidRPr="00D3119A">
            <w:rPr>
              <w:rFonts w:ascii="Arial" w:hAnsi="Arial" w:cs="Arial"/>
            </w:rPr>
            <w:fldChar w:fldCharType="separate"/>
          </w:r>
          <w:hyperlink w:anchor="_Toc231673586" w:history="1">
            <w:r w:rsidR="00D3119A" w:rsidRPr="00D3119A">
              <w:rPr>
                <w:rStyle w:val="Hyperlink"/>
                <w:rFonts w:ascii="Arial" w:hAnsi="Arial" w:cs="Arial"/>
                <w:noProof/>
              </w:rPr>
              <w:t>Präambel</w:t>
            </w:r>
            <w:r w:rsidR="00D3119A" w:rsidRPr="00D3119A">
              <w:rPr>
                <w:rFonts w:ascii="Arial" w:hAnsi="Arial" w:cs="Arial"/>
                <w:noProof/>
                <w:webHidden/>
              </w:rPr>
              <w:tab/>
            </w:r>
            <w:r w:rsidR="00D3119A" w:rsidRPr="00D3119A">
              <w:rPr>
                <w:rFonts w:ascii="Arial" w:hAnsi="Arial" w:cs="Arial"/>
                <w:noProof/>
                <w:webHidden/>
              </w:rPr>
              <w:fldChar w:fldCharType="begin"/>
            </w:r>
            <w:r w:rsidR="00D3119A" w:rsidRPr="00D3119A">
              <w:rPr>
                <w:rFonts w:ascii="Arial" w:hAnsi="Arial" w:cs="Arial"/>
                <w:noProof/>
                <w:webHidden/>
              </w:rPr>
              <w:instrText xml:space="preserve"> PAGEREF _Toc231673586 \h </w:instrText>
            </w:r>
            <w:r w:rsidR="00D3119A" w:rsidRPr="00D3119A">
              <w:rPr>
                <w:rFonts w:ascii="Arial" w:hAnsi="Arial" w:cs="Arial"/>
                <w:noProof/>
                <w:webHidden/>
              </w:rPr>
            </w:r>
            <w:r w:rsidR="00D3119A" w:rsidRPr="00D3119A">
              <w:rPr>
                <w:rFonts w:ascii="Arial" w:hAnsi="Arial" w:cs="Arial"/>
                <w:noProof/>
                <w:webHidden/>
              </w:rPr>
              <w:fldChar w:fldCharType="separate"/>
            </w:r>
            <w:r w:rsidR="005A6DD4">
              <w:rPr>
                <w:rFonts w:ascii="Arial" w:hAnsi="Arial" w:cs="Arial"/>
                <w:noProof/>
                <w:webHidden/>
              </w:rPr>
              <w:t>3</w:t>
            </w:r>
            <w:r w:rsidR="00D3119A" w:rsidRPr="00D3119A">
              <w:rPr>
                <w:rFonts w:ascii="Arial" w:hAnsi="Arial" w:cs="Arial"/>
                <w:noProof/>
                <w:webHidden/>
              </w:rPr>
              <w:fldChar w:fldCharType="end"/>
            </w:r>
          </w:hyperlink>
        </w:p>
        <w:p w14:paraId="59E2C81E" w14:textId="11548F9F" w:rsidR="00D3119A" w:rsidRPr="00D3119A" w:rsidRDefault="00D3119A">
          <w:pPr>
            <w:pStyle w:val="TOC1"/>
            <w:rPr>
              <w:rFonts w:ascii="Arial" w:eastAsiaTheme="minorEastAsia" w:hAnsi="Arial" w:cs="Arial"/>
              <w:noProof/>
              <w:kern w:val="2"/>
              <w:sz w:val="24"/>
              <w:szCs w:val="24"/>
              <w14:ligatures w14:val="standardContextual"/>
            </w:rPr>
          </w:pPr>
          <w:hyperlink w:anchor="_Toc231673587" w:history="1">
            <w:r w:rsidRPr="00D3119A">
              <w:rPr>
                <w:rStyle w:val="Hyperlink"/>
                <w:rFonts w:ascii="Arial" w:hAnsi="Arial" w:cs="Arial"/>
                <w:noProof/>
              </w:rPr>
              <w:t>§ 1</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Firma, Sitz</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_Toc231673587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3</w:t>
            </w:r>
            <w:r w:rsidRPr="00D3119A">
              <w:rPr>
                <w:rFonts w:ascii="Arial" w:hAnsi="Arial" w:cs="Arial"/>
                <w:noProof/>
                <w:webHidden/>
              </w:rPr>
              <w:fldChar w:fldCharType="end"/>
            </w:r>
          </w:hyperlink>
        </w:p>
        <w:p w14:paraId="6C241E68" w14:textId="7B2F09C6" w:rsidR="00D3119A" w:rsidRPr="00D3119A" w:rsidRDefault="00D3119A">
          <w:pPr>
            <w:pStyle w:val="TOC1"/>
            <w:rPr>
              <w:rFonts w:ascii="Arial" w:eastAsiaTheme="minorEastAsia" w:hAnsi="Arial" w:cs="Arial"/>
              <w:noProof/>
              <w:kern w:val="2"/>
              <w:sz w:val="24"/>
              <w:szCs w:val="24"/>
              <w14:ligatures w14:val="standardContextual"/>
            </w:rPr>
          </w:pPr>
          <w:hyperlink w:anchor="_Toc231673588" w:history="1">
            <w:r w:rsidRPr="00D3119A">
              <w:rPr>
                <w:rStyle w:val="Hyperlink"/>
                <w:rFonts w:ascii="Arial" w:hAnsi="Arial" w:cs="Arial"/>
                <w:noProof/>
              </w:rPr>
              <w:t>§ 2</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Gegenstand des Unternehmens</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_Toc231673588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3</w:t>
            </w:r>
            <w:r w:rsidRPr="00D3119A">
              <w:rPr>
                <w:rFonts w:ascii="Arial" w:hAnsi="Arial" w:cs="Arial"/>
                <w:noProof/>
                <w:webHidden/>
              </w:rPr>
              <w:fldChar w:fldCharType="end"/>
            </w:r>
          </w:hyperlink>
        </w:p>
        <w:p w14:paraId="40AF711F" w14:textId="630EC5E2" w:rsidR="00D3119A" w:rsidRPr="00D3119A" w:rsidRDefault="00D3119A">
          <w:pPr>
            <w:pStyle w:val="TOC1"/>
            <w:rPr>
              <w:rFonts w:ascii="Arial" w:eastAsiaTheme="minorEastAsia" w:hAnsi="Arial" w:cs="Arial"/>
              <w:noProof/>
              <w:kern w:val="2"/>
              <w:sz w:val="24"/>
              <w:szCs w:val="24"/>
              <w14:ligatures w14:val="standardContextual"/>
            </w:rPr>
          </w:pPr>
          <w:hyperlink w:anchor="_Toc231673589" w:history="1">
            <w:r w:rsidRPr="00D3119A">
              <w:rPr>
                <w:rStyle w:val="Hyperlink"/>
                <w:rFonts w:ascii="Arial" w:hAnsi="Arial" w:cs="Arial"/>
                <w:noProof/>
              </w:rPr>
              <w:t>§ 3</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Dauer, Geschäftsjahr</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_Toc231673589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3</w:t>
            </w:r>
            <w:r w:rsidRPr="00D3119A">
              <w:rPr>
                <w:rFonts w:ascii="Arial" w:hAnsi="Arial" w:cs="Arial"/>
                <w:noProof/>
                <w:webHidden/>
              </w:rPr>
              <w:fldChar w:fldCharType="end"/>
            </w:r>
          </w:hyperlink>
        </w:p>
        <w:p w14:paraId="2593771F" w14:textId="6738A359" w:rsidR="00D3119A" w:rsidRPr="00D3119A" w:rsidRDefault="00D3119A">
          <w:pPr>
            <w:pStyle w:val="TOC1"/>
            <w:rPr>
              <w:rFonts w:ascii="Arial" w:eastAsiaTheme="minorEastAsia" w:hAnsi="Arial" w:cs="Arial"/>
              <w:noProof/>
              <w:kern w:val="2"/>
              <w:sz w:val="24"/>
              <w:szCs w:val="24"/>
              <w14:ligatures w14:val="standardContextual"/>
            </w:rPr>
          </w:pPr>
          <w:hyperlink w:anchor="_Toc231673590" w:history="1">
            <w:r w:rsidRPr="00D3119A">
              <w:rPr>
                <w:rStyle w:val="Hyperlink"/>
                <w:rFonts w:ascii="Arial" w:hAnsi="Arial" w:cs="Arial"/>
                <w:noProof/>
              </w:rPr>
              <w:t>§ 4</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Kapitalausstattung</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_Toc231673590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4</w:t>
            </w:r>
            <w:r w:rsidRPr="00D3119A">
              <w:rPr>
                <w:rFonts w:ascii="Arial" w:hAnsi="Arial" w:cs="Arial"/>
                <w:noProof/>
                <w:webHidden/>
              </w:rPr>
              <w:fldChar w:fldCharType="end"/>
            </w:r>
          </w:hyperlink>
        </w:p>
        <w:p w14:paraId="254DB755" w14:textId="39C2113A" w:rsidR="00D3119A" w:rsidRPr="00D3119A" w:rsidRDefault="00D3119A">
          <w:pPr>
            <w:pStyle w:val="TOC1"/>
            <w:rPr>
              <w:rFonts w:ascii="Arial" w:eastAsiaTheme="minorEastAsia" w:hAnsi="Arial" w:cs="Arial"/>
              <w:noProof/>
              <w:kern w:val="2"/>
              <w:sz w:val="24"/>
              <w:szCs w:val="24"/>
              <w14:ligatures w14:val="standardContextual"/>
            </w:rPr>
          </w:pPr>
          <w:hyperlink w:anchor="_Toc231673591" w:history="1">
            <w:r w:rsidRPr="00D3119A">
              <w:rPr>
                <w:rStyle w:val="Hyperlink"/>
                <w:rFonts w:ascii="Arial" w:hAnsi="Arial" w:cs="Arial"/>
                <w:noProof/>
              </w:rPr>
              <w:t>§ 5</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Organe der Gesellschaft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_Toc231673591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4</w:t>
            </w:r>
            <w:r w:rsidRPr="00D3119A">
              <w:rPr>
                <w:rFonts w:ascii="Arial" w:hAnsi="Arial" w:cs="Arial"/>
                <w:noProof/>
                <w:webHidden/>
              </w:rPr>
              <w:fldChar w:fldCharType="end"/>
            </w:r>
          </w:hyperlink>
        </w:p>
        <w:p w14:paraId="317EEDE7" w14:textId="5011A825" w:rsidR="00D3119A" w:rsidRPr="00D3119A" w:rsidRDefault="00D3119A">
          <w:pPr>
            <w:pStyle w:val="TOC1"/>
            <w:rPr>
              <w:rFonts w:ascii="Arial" w:eastAsiaTheme="minorEastAsia" w:hAnsi="Arial" w:cs="Arial"/>
              <w:noProof/>
              <w:kern w:val="2"/>
              <w:sz w:val="24"/>
              <w:szCs w:val="24"/>
              <w14:ligatures w14:val="standardContextual"/>
            </w:rPr>
          </w:pPr>
          <w:hyperlink w:anchor="_Toc231673592" w:history="1">
            <w:r w:rsidRPr="00D3119A">
              <w:rPr>
                <w:rStyle w:val="Hyperlink"/>
                <w:rFonts w:ascii="Arial" w:hAnsi="Arial" w:cs="Arial"/>
                <w:noProof/>
              </w:rPr>
              <w:t>§ 6</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Gesellschafterversammlung</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_Toc231673592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4</w:t>
            </w:r>
            <w:r w:rsidRPr="00D3119A">
              <w:rPr>
                <w:rFonts w:ascii="Arial" w:hAnsi="Arial" w:cs="Arial"/>
                <w:noProof/>
                <w:webHidden/>
              </w:rPr>
              <w:fldChar w:fldCharType="end"/>
            </w:r>
          </w:hyperlink>
        </w:p>
        <w:p w14:paraId="6D798F55" w14:textId="6638C285" w:rsidR="00D3119A" w:rsidRPr="00D3119A" w:rsidRDefault="00D3119A">
          <w:pPr>
            <w:pStyle w:val="TOC1"/>
            <w:rPr>
              <w:rFonts w:ascii="Arial" w:eastAsiaTheme="minorEastAsia" w:hAnsi="Arial" w:cs="Arial"/>
              <w:noProof/>
              <w:kern w:val="2"/>
              <w:sz w:val="24"/>
              <w:szCs w:val="24"/>
              <w14:ligatures w14:val="standardContextual"/>
            </w:rPr>
          </w:pPr>
          <w:hyperlink w:anchor="_Toc231673593" w:history="1">
            <w:r w:rsidRPr="00D3119A">
              <w:rPr>
                <w:rStyle w:val="Hyperlink"/>
                <w:rFonts w:ascii="Arial" w:hAnsi="Arial" w:cs="Arial"/>
                <w:noProof/>
              </w:rPr>
              <w:t>§ 7</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Aufgaben der Gesellschafterversammlung</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_Toc231673593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6</w:t>
            </w:r>
            <w:r w:rsidRPr="00D3119A">
              <w:rPr>
                <w:rFonts w:ascii="Arial" w:hAnsi="Arial" w:cs="Arial"/>
                <w:noProof/>
                <w:webHidden/>
              </w:rPr>
              <w:fldChar w:fldCharType="end"/>
            </w:r>
          </w:hyperlink>
        </w:p>
        <w:p w14:paraId="6B7C969A" w14:textId="056A4F66" w:rsidR="00D3119A" w:rsidRPr="00D3119A" w:rsidRDefault="00D3119A">
          <w:pPr>
            <w:pStyle w:val="TOC1"/>
            <w:rPr>
              <w:rFonts w:ascii="Arial" w:eastAsiaTheme="minorEastAsia" w:hAnsi="Arial" w:cs="Arial"/>
              <w:noProof/>
              <w:kern w:val="2"/>
              <w:sz w:val="24"/>
              <w:szCs w:val="24"/>
              <w14:ligatures w14:val="standardContextual"/>
            </w:rPr>
          </w:pPr>
          <w:hyperlink w:anchor="_Toc231673594" w:history="1">
            <w:r w:rsidRPr="00D3119A">
              <w:rPr>
                <w:rStyle w:val="Hyperlink"/>
                <w:rFonts w:ascii="Arial" w:hAnsi="Arial" w:cs="Arial"/>
                <w:noProof/>
              </w:rPr>
              <w:t>§ 8</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Gesellschafterbeschlüsse</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_Toc231673594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8</w:t>
            </w:r>
            <w:r w:rsidRPr="00D3119A">
              <w:rPr>
                <w:rFonts w:ascii="Arial" w:hAnsi="Arial" w:cs="Arial"/>
                <w:noProof/>
                <w:webHidden/>
              </w:rPr>
              <w:fldChar w:fldCharType="end"/>
            </w:r>
          </w:hyperlink>
        </w:p>
        <w:p w14:paraId="25AA9359" w14:textId="04A87BEF" w:rsidR="00D3119A" w:rsidRPr="00D3119A" w:rsidRDefault="00D3119A">
          <w:pPr>
            <w:pStyle w:val="TOC1"/>
            <w:rPr>
              <w:rFonts w:ascii="Arial" w:eastAsiaTheme="minorEastAsia" w:hAnsi="Arial" w:cs="Arial"/>
              <w:noProof/>
              <w:kern w:val="2"/>
              <w:sz w:val="24"/>
              <w:szCs w:val="24"/>
              <w14:ligatures w14:val="standardContextual"/>
            </w:rPr>
          </w:pPr>
          <w:hyperlink w:anchor="_Toc231673595" w:history="1">
            <w:r w:rsidRPr="00D3119A">
              <w:rPr>
                <w:rStyle w:val="Hyperlink"/>
                <w:rFonts w:ascii="Arial" w:hAnsi="Arial" w:cs="Arial"/>
                <w:noProof/>
              </w:rPr>
              <w:t>§ 9</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Aufsichtsrat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_Toc231673595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8</w:t>
            </w:r>
            <w:r w:rsidRPr="00D3119A">
              <w:rPr>
                <w:rFonts w:ascii="Arial" w:hAnsi="Arial" w:cs="Arial"/>
                <w:noProof/>
                <w:webHidden/>
              </w:rPr>
              <w:fldChar w:fldCharType="end"/>
            </w:r>
          </w:hyperlink>
        </w:p>
        <w:p w14:paraId="1BE38B7C" w14:textId="77260D69" w:rsidR="00D3119A" w:rsidRPr="00D3119A" w:rsidRDefault="00D3119A">
          <w:pPr>
            <w:pStyle w:val="TOC1"/>
            <w:rPr>
              <w:rFonts w:ascii="Arial" w:eastAsiaTheme="minorEastAsia" w:hAnsi="Arial" w:cs="Arial"/>
              <w:noProof/>
              <w:kern w:val="2"/>
              <w:sz w:val="24"/>
              <w:szCs w:val="24"/>
              <w14:ligatures w14:val="standardContextual"/>
            </w:rPr>
          </w:pPr>
          <w:hyperlink w:anchor="_Toc231673596" w:history="1">
            <w:r w:rsidRPr="00D3119A">
              <w:rPr>
                <w:rStyle w:val="Hyperlink"/>
                <w:rFonts w:ascii="Arial" w:hAnsi="Arial" w:cs="Arial"/>
                <w:noProof/>
              </w:rPr>
              <w:t>§ 10</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Aufgaben des Aufsichtsrates</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_Toc231673596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10</w:t>
            </w:r>
            <w:r w:rsidRPr="00D3119A">
              <w:rPr>
                <w:rFonts w:ascii="Arial" w:hAnsi="Arial" w:cs="Arial"/>
                <w:noProof/>
                <w:webHidden/>
              </w:rPr>
              <w:fldChar w:fldCharType="end"/>
            </w:r>
          </w:hyperlink>
        </w:p>
        <w:p w14:paraId="036AD8D6" w14:textId="1183AF0B" w:rsidR="00D3119A" w:rsidRPr="00D3119A" w:rsidRDefault="00D3119A">
          <w:pPr>
            <w:pStyle w:val="TOC1"/>
            <w:rPr>
              <w:rFonts w:ascii="Arial" w:eastAsiaTheme="minorEastAsia" w:hAnsi="Arial" w:cs="Arial"/>
              <w:noProof/>
              <w:kern w:val="2"/>
              <w:sz w:val="24"/>
              <w:szCs w:val="24"/>
              <w14:ligatures w14:val="standardContextual"/>
            </w:rPr>
          </w:pPr>
          <w:hyperlink w:anchor="_Toc231673597" w:history="1">
            <w:r w:rsidRPr="00D3119A">
              <w:rPr>
                <w:rStyle w:val="Hyperlink"/>
                <w:rFonts w:ascii="Arial" w:hAnsi="Arial" w:cs="Arial"/>
                <w:noProof/>
              </w:rPr>
              <w:t>§ 11</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Beschlussfassung des Aufsichtsrates</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_Toc231673597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12</w:t>
            </w:r>
            <w:r w:rsidRPr="00D3119A">
              <w:rPr>
                <w:rFonts w:ascii="Arial" w:hAnsi="Arial" w:cs="Arial"/>
                <w:noProof/>
                <w:webHidden/>
              </w:rPr>
              <w:fldChar w:fldCharType="end"/>
            </w:r>
          </w:hyperlink>
        </w:p>
        <w:p w14:paraId="350D337A" w14:textId="2A62E952" w:rsidR="00D3119A" w:rsidRPr="00D3119A" w:rsidRDefault="00D3119A">
          <w:pPr>
            <w:pStyle w:val="TOC1"/>
            <w:rPr>
              <w:rFonts w:ascii="Arial" w:eastAsiaTheme="minorEastAsia" w:hAnsi="Arial" w:cs="Arial"/>
              <w:noProof/>
              <w:kern w:val="2"/>
              <w:sz w:val="24"/>
              <w:szCs w:val="24"/>
              <w14:ligatures w14:val="standardContextual"/>
            </w:rPr>
          </w:pPr>
          <w:hyperlink w:anchor="_Toc231673598" w:history="1">
            <w:r w:rsidRPr="00D3119A">
              <w:rPr>
                <w:rStyle w:val="Hyperlink"/>
                <w:rFonts w:ascii="Arial" w:hAnsi="Arial" w:cs="Arial"/>
                <w:noProof/>
              </w:rPr>
              <w:t>§ 12</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Geschäftsführung, Vertretung</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_Toc231673598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13</w:t>
            </w:r>
            <w:r w:rsidRPr="00D3119A">
              <w:rPr>
                <w:rFonts w:ascii="Arial" w:hAnsi="Arial" w:cs="Arial"/>
                <w:noProof/>
                <w:webHidden/>
              </w:rPr>
              <w:fldChar w:fldCharType="end"/>
            </w:r>
          </w:hyperlink>
        </w:p>
        <w:p w14:paraId="567CAFD4" w14:textId="1F6A5257" w:rsidR="00D3119A" w:rsidRPr="00D3119A" w:rsidRDefault="00D3119A">
          <w:pPr>
            <w:pStyle w:val="TOC1"/>
            <w:rPr>
              <w:rFonts w:ascii="Arial" w:eastAsiaTheme="minorEastAsia" w:hAnsi="Arial" w:cs="Arial"/>
              <w:noProof/>
              <w:kern w:val="2"/>
              <w:sz w:val="24"/>
              <w:szCs w:val="24"/>
              <w14:ligatures w14:val="standardContextual"/>
            </w:rPr>
          </w:pPr>
          <w:hyperlink w:anchor="_Toc231673599" w:history="1">
            <w:r w:rsidRPr="00D3119A">
              <w:rPr>
                <w:rStyle w:val="Hyperlink"/>
                <w:rFonts w:ascii="Arial" w:hAnsi="Arial" w:cs="Arial"/>
                <w:noProof/>
              </w:rPr>
              <w:t>§ 13</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Informationsrechte der Gesellschafter</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_Toc231673599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14</w:t>
            </w:r>
            <w:r w:rsidRPr="00D3119A">
              <w:rPr>
                <w:rFonts w:ascii="Arial" w:hAnsi="Arial" w:cs="Arial"/>
                <w:noProof/>
                <w:webHidden/>
              </w:rPr>
              <w:fldChar w:fldCharType="end"/>
            </w:r>
          </w:hyperlink>
        </w:p>
        <w:p w14:paraId="0872300F" w14:textId="55E26374" w:rsidR="00D3119A" w:rsidRPr="00D3119A" w:rsidRDefault="00D3119A">
          <w:pPr>
            <w:pStyle w:val="TOC1"/>
            <w:rPr>
              <w:rFonts w:ascii="Arial" w:eastAsiaTheme="minorEastAsia" w:hAnsi="Arial" w:cs="Arial"/>
              <w:noProof/>
              <w:kern w:val="2"/>
              <w:sz w:val="24"/>
              <w:szCs w:val="24"/>
              <w14:ligatures w14:val="standardContextual"/>
            </w:rPr>
          </w:pPr>
          <w:hyperlink w:anchor="_Toc231673600" w:history="1">
            <w:r w:rsidRPr="00D3119A">
              <w:rPr>
                <w:rStyle w:val="Hyperlink"/>
                <w:rFonts w:ascii="Arial" w:hAnsi="Arial" w:cs="Arial"/>
                <w:noProof/>
              </w:rPr>
              <w:t>§ 14</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Wirtschaftsplan, Jahresabschluss und Lagebericht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_Toc231673600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14</w:t>
            </w:r>
            <w:r w:rsidRPr="00D3119A">
              <w:rPr>
                <w:rFonts w:ascii="Arial" w:hAnsi="Arial" w:cs="Arial"/>
                <w:noProof/>
                <w:webHidden/>
              </w:rPr>
              <w:fldChar w:fldCharType="end"/>
            </w:r>
          </w:hyperlink>
        </w:p>
        <w:p w14:paraId="1FAA7356" w14:textId="6F096523" w:rsidR="00D3119A" w:rsidRPr="00D3119A" w:rsidRDefault="00D3119A">
          <w:pPr>
            <w:pStyle w:val="TOC1"/>
            <w:rPr>
              <w:rFonts w:ascii="Arial" w:eastAsiaTheme="minorEastAsia" w:hAnsi="Arial" w:cs="Arial"/>
              <w:noProof/>
              <w:kern w:val="2"/>
              <w:sz w:val="24"/>
              <w:szCs w:val="24"/>
              <w14:ligatures w14:val="standardContextual"/>
            </w:rPr>
          </w:pPr>
          <w:hyperlink w:anchor="_Toc231673601" w:history="1">
            <w:r w:rsidRPr="00D3119A">
              <w:rPr>
                <w:rStyle w:val="Hyperlink"/>
                <w:rFonts w:ascii="Arial" w:hAnsi="Arial" w:cs="Arial"/>
                <w:noProof/>
              </w:rPr>
              <w:t>§ 15</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Gewinn und Verlust, Finanzierung, Liquidation</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_Toc231673601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16</w:t>
            </w:r>
            <w:r w:rsidRPr="00D3119A">
              <w:rPr>
                <w:rFonts w:ascii="Arial" w:hAnsi="Arial" w:cs="Arial"/>
                <w:noProof/>
                <w:webHidden/>
              </w:rPr>
              <w:fldChar w:fldCharType="end"/>
            </w:r>
          </w:hyperlink>
        </w:p>
        <w:p w14:paraId="69177372" w14:textId="5A2198FF" w:rsidR="00D3119A" w:rsidRPr="00D3119A" w:rsidRDefault="00D3119A">
          <w:pPr>
            <w:pStyle w:val="TOC1"/>
            <w:rPr>
              <w:rFonts w:ascii="Arial" w:eastAsiaTheme="minorEastAsia" w:hAnsi="Arial" w:cs="Arial"/>
              <w:noProof/>
              <w:kern w:val="2"/>
              <w:sz w:val="24"/>
              <w:szCs w:val="24"/>
              <w14:ligatures w14:val="standardContextual"/>
            </w:rPr>
          </w:pPr>
          <w:hyperlink w:anchor="_Toc231673602" w:history="1">
            <w:r w:rsidRPr="00D3119A">
              <w:rPr>
                <w:rStyle w:val="Hyperlink"/>
                <w:rFonts w:ascii="Arial" w:hAnsi="Arial" w:cs="Arial"/>
                <w:noProof/>
              </w:rPr>
              <w:t>§ 16</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Abtretungs- und Belastungsbeschränkungen</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_Toc231673602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17</w:t>
            </w:r>
            <w:r w:rsidRPr="00D3119A">
              <w:rPr>
                <w:rFonts w:ascii="Arial" w:hAnsi="Arial" w:cs="Arial"/>
                <w:noProof/>
                <w:webHidden/>
              </w:rPr>
              <w:fldChar w:fldCharType="end"/>
            </w:r>
          </w:hyperlink>
        </w:p>
        <w:p w14:paraId="43B4C803" w14:textId="04E783C2" w:rsidR="00D3119A" w:rsidRPr="00D3119A" w:rsidRDefault="00D3119A">
          <w:pPr>
            <w:pStyle w:val="TOC1"/>
            <w:rPr>
              <w:rFonts w:ascii="Arial" w:eastAsiaTheme="minorEastAsia" w:hAnsi="Arial" w:cs="Arial"/>
              <w:noProof/>
              <w:kern w:val="2"/>
              <w:sz w:val="24"/>
              <w:szCs w:val="24"/>
              <w14:ligatures w14:val="standardContextual"/>
            </w:rPr>
          </w:pPr>
          <w:hyperlink w:anchor="_Toc231673603" w:history="1">
            <w:r w:rsidRPr="00D3119A">
              <w:rPr>
                <w:rStyle w:val="Hyperlink"/>
                <w:rFonts w:ascii="Arial" w:hAnsi="Arial" w:cs="Arial"/>
                <w:noProof/>
              </w:rPr>
              <w:t>§ 17</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Andienungspflicht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_Toc231673603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17</w:t>
            </w:r>
            <w:r w:rsidRPr="00D3119A">
              <w:rPr>
                <w:rFonts w:ascii="Arial" w:hAnsi="Arial" w:cs="Arial"/>
                <w:noProof/>
                <w:webHidden/>
              </w:rPr>
              <w:fldChar w:fldCharType="end"/>
            </w:r>
          </w:hyperlink>
        </w:p>
        <w:p w14:paraId="0969EEA3" w14:textId="43EA5742" w:rsidR="00D3119A" w:rsidRPr="00D3119A" w:rsidRDefault="00D3119A">
          <w:pPr>
            <w:pStyle w:val="TOC1"/>
            <w:rPr>
              <w:rFonts w:ascii="Arial" w:eastAsiaTheme="minorEastAsia" w:hAnsi="Arial" w:cs="Arial"/>
              <w:noProof/>
              <w:kern w:val="2"/>
              <w:sz w:val="24"/>
              <w:szCs w:val="24"/>
              <w14:ligatures w14:val="standardContextual"/>
            </w:rPr>
          </w:pPr>
          <w:hyperlink w:anchor="_Toc231673604" w:history="1">
            <w:r w:rsidRPr="00D3119A">
              <w:rPr>
                <w:rStyle w:val="Hyperlink"/>
                <w:rFonts w:ascii="Arial" w:hAnsi="Arial" w:cs="Arial"/>
                <w:noProof/>
              </w:rPr>
              <w:t>§ 18</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Vorkaufsrecht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_Toc231673604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18</w:t>
            </w:r>
            <w:r w:rsidRPr="00D3119A">
              <w:rPr>
                <w:rFonts w:ascii="Arial" w:hAnsi="Arial" w:cs="Arial"/>
                <w:noProof/>
                <w:webHidden/>
              </w:rPr>
              <w:fldChar w:fldCharType="end"/>
            </w:r>
          </w:hyperlink>
        </w:p>
        <w:p w14:paraId="3FF4AAFF" w14:textId="55607C7E" w:rsidR="00D3119A" w:rsidRPr="00D3119A" w:rsidRDefault="00D3119A">
          <w:pPr>
            <w:pStyle w:val="TOC1"/>
            <w:rPr>
              <w:rFonts w:ascii="Arial" w:eastAsiaTheme="minorEastAsia" w:hAnsi="Arial" w:cs="Arial"/>
              <w:noProof/>
              <w:kern w:val="2"/>
              <w:sz w:val="24"/>
              <w:szCs w:val="24"/>
              <w14:ligatures w14:val="standardContextual"/>
            </w:rPr>
          </w:pPr>
          <w:hyperlink w:anchor="_Toc231673605" w:history="1">
            <w:r w:rsidRPr="00D3119A">
              <w:rPr>
                <w:rStyle w:val="Hyperlink"/>
                <w:rFonts w:ascii="Arial" w:hAnsi="Arial" w:cs="Arial"/>
                <w:noProof/>
              </w:rPr>
              <w:t>§ 19</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Einziehung von Geschäftsanteilen</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_Toc231673605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18</w:t>
            </w:r>
            <w:r w:rsidRPr="00D3119A">
              <w:rPr>
                <w:rFonts w:ascii="Arial" w:hAnsi="Arial" w:cs="Arial"/>
                <w:noProof/>
                <w:webHidden/>
              </w:rPr>
              <w:fldChar w:fldCharType="end"/>
            </w:r>
          </w:hyperlink>
        </w:p>
        <w:p w14:paraId="2850D2ED" w14:textId="74351D80" w:rsidR="00D3119A" w:rsidRPr="00D3119A" w:rsidRDefault="00D3119A">
          <w:pPr>
            <w:pStyle w:val="TOC1"/>
            <w:rPr>
              <w:rFonts w:ascii="Arial" w:eastAsiaTheme="minorEastAsia" w:hAnsi="Arial" w:cs="Arial"/>
              <w:noProof/>
              <w:kern w:val="2"/>
              <w:sz w:val="24"/>
              <w:szCs w:val="24"/>
              <w14:ligatures w14:val="standardContextual"/>
            </w:rPr>
          </w:pPr>
          <w:hyperlink w:anchor="_Toc231673606" w:history="1">
            <w:r w:rsidRPr="00D3119A">
              <w:rPr>
                <w:rStyle w:val="Hyperlink"/>
                <w:rFonts w:ascii="Arial" w:hAnsi="Arial" w:cs="Arial"/>
                <w:noProof/>
              </w:rPr>
              <w:t>§ 20</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Kündigung</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_Toc231673606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20</w:t>
            </w:r>
            <w:r w:rsidRPr="00D3119A">
              <w:rPr>
                <w:rFonts w:ascii="Arial" w:hAnsi="Arial" w:cs="Arial"/>
                <w:noProof/>
                <w:webHidden/>
              </w:rPr>
              <w:fldChar w:fldCharType="end"/>
            </w:r>
          </w:hyperlink>
        </w:p>
        <w:p w14:paraId="3FB8A337" w14:textId="19A87DBC" w:rsidR="00D3119A" w:rsidRPr="00D3119A" w:rsidRDefault="00D3119A">
          <w:pPr>
            <w:pStyle w:val="TOC1"/>
            <w:rPr>
              <w:rFonts w:ascii="Arial" w:eastAsiaTheme="minorEastAsia" w:hAnsi="Arial" w:cs="Arial"/>
              <w:noProof/>
              <w:kern w:val="2"/>
              <w:sz w:val="24"/>
              <w:szCs w:val="24"/>
              <w14:ligatures w14:val="standardContextual"/>
            </w:rPr>
          </w:pPr>
          <w:hyperlink w:anchor="_Toc231673607" w:history="1">
            <w:r w:rsidRPr="00D3119A">
              <w:rPr>
                <w:rStyle w:val="Hyperlink"/>
                <w:rFonts w:ascii="Arial" w:hAnsi="Arial" w:cs="Arial"/>
                <w:noProof/>
              </w:rPr>
              <w:t>§ 21</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Abfindung ausscheidender Gesellschafter</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_Toc231673607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21</w:t>
            </w:r>
            <w:r w:rsidRPr="00D3119A">
              <w:rPr>
                <w:rFonts w:ascii="Arial" w:hAnsi="Arial" w:cs="Arial"/>
                <w:noProof/>
                <w:webHidden/>
              </w:rPr>
              <w:fldChar w:fldCharType="end"/>
            </w:r>
          </w:hyperlink>
        </w:p>
        <w:p w14:paraId="295A5C02" w14:textId="69130FA6" w:rsidR="00D3119A" w:rsidRPr="00D3119A" w:rsidRDefault="00D3119A">
          <w:pPr>
            <w:pStyle w:val="TOC1"/>
            <w:rPr>
              <w:rFonts w:ascii="Arial" w:eastAsiaTheme="minorEastAsia" w:hAnsi="Arial" w:cs="Arial"/>
              <w:noProof/>
              <w:kern w:val="2"/>
              <w:sz w:val="24"/>
              <w:szCs w:val="24"/>
              <w14:ligatures w14:val="standardContextual"/>
            </w:rPr>
          </w:pPr>
          <w:hyperlink w:anchor="_Toc231673608" w:history="1">
            <w:r w:rsidRPr="00D3119A">
              <w:rPr>
                <w:rStyle w:val="Hyperlink"/>
                <w:rFonts w:ascii="Arial" w:hAnsi="Arial" w:cs="Arial"/>
                <w:noProof/>
              </w:rPr>
              <w:t>§ 22</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Wettbewerbsverbot</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_Toc231673608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22</w:t>
            </w:r>
            <w:r w:rsidRPr="00D3119A">
              <w:rPr>
                <w:rFonts w:ascii="Arial" w:hAnsi="Arial" w:cs="Arial"/>
                <w:noProof/>
                <w:webHidden/>
              </w:rPr>
              <w:fldChar w:fldCharType="end"/>
            </w:r>
          </w:hyperlink>
        </w:p>
        <w:p w14:paraId="0A888934" w14:textId="6048D4CE" w:rsidR="00D3119A" w:rsidRPr="00D3119A" w:rsidRDefault="00D3119A">
          <w:pPr>
            <w:pStyle w:val="TOC1"/>
            <w:rPr>
              <w:rFonts w:ascii="Arial" w:eastAsiaTheme="minorEastAsia" w:hAnsi="Arial" w:cs="Arial"/>
              <w:noProof/>
              <w:kern w:val="2"/>
              <w:sz w:val="24"/>
              <w:szCs w:val="24"/>
              <w14:ligatures w14:val="standardContextual"/>
            </w:rPr>
          </w:pPr>
          <w:hyperlink w:anchor="_Toc231673609" w:history="1">
            <w:r w:rsidRPr="00D3119A">
              <w:rPr>
                <w:rStyle w:val="Hyperlink"/>
                <w:rFonts w:ascii="Arial" w:hAnsi="Arial" w:cs="Arial"/>
                <w:noProof/>
              </w:rPr>
              <w:t>§ 23</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Offenlegung, Veröffentlichung, Vervielfältigung, Bekanntmachungen</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_Toc231673609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24</w:t>
            </w:r>
            <w:r w:rsidRPr="00D3119A">
              <w:rPr>
                <w:rFonts w:ascii="Arial" w:hAnsi="Arial" w:cs="Arial"/>
                <w:noProof/>
                <w:webHidden/>
              </w:rPr>
              <w:fldChar w:fldCharType="end"/>
            </w:r>
          </w:hyperlink>
        </w:p>
        <w:p w14:paraId="33044684" w14:textId="089F164D" w:rsidR="00D3119A" w:rsidRPr="00D3119A" w:rsidRDefault="00D3119A">
          <w:pPr>
            <w:pStyle w:val="TOC1"/>
            <w:rPr>
              <w:rFonts w:ascii="Arial" w:eastAsiaTheme="minorEastAsia" w:hAnsi="Arial" w:cs="Arial"/>
              <w:noProof/>
              <w:kern w:val="2"/>
              <w:sz w:val="24"/>
              <w:szCs w:val="24"/>
              <w14:ligatures w14:val="standardContextual"/>
            </w:rPr>
          </w:pPr>
          <w:hyperlink w:anchor="_Toc231673610" w:history="1">
            <w:r w:rsidRPr="00D3119A">
              <w:rPr>
                <w:rStyle w:val="Hyperlink"/>
                <w:rFonts w:ascii="Arial" w:hAnsi="Arial" w:cs="Arial"/>
                <w:noProof/>
              </w:rPr>
              <w:t>§ 24</w:t>
            </w:r>
            <w:r w:rsidRPr="00D3119A">
              <w:rPr>
                <w:rFonts w:ascii="Arial" w:eastAsiaTheme="minorEastAsia" w:hAnsi="Arial" w:cs="Arial"/>
                <w:noProof/>
                <w:kern w:val="2"/>
                <w:sz w:val="24"/>
                <w:szCs w:val="24"/>
                <w14:ligatures w14:val="standardContextual"/>
              </w:rPr>
              <w:tab/>
            </w:r>
            <w:r w:rsidRPr="00D3119A">
              <w:rPr>
                <w:rStyle w:val="Hyperlink"/>
                <w:rFonts w:ascii="Arial" w:hAnsi="Arial" w:cs="Arial"/>
                <w:noProof/>
              </w:rPr>
              <w:t>Schlussbestimmungen</w:t>
            </w:r>
            <w:r w:rsidRPr="00D3119A">
              <w:rPr>
                <w:rFonts w:ascii="Arial" w:hAnsi="Arial" w:cs="Arial"/>
                <w:noProof/>
                <w:webHidden/>
              </w:rPr>
              <w:tab/>
            </w:r>
            <w:r w:rsidRPr="00D3119A">
              <w:rPr>
                <w:rFonts w:ascii="Arial" w:hAnsi="Arial" w:cs="Arial"/>
                <w:noProof/>
                <w:webHidden/>
              </w:rPr>
              <w:fldChar w:fldCharType="begin"/>
            </w:r>
            <w:r w:rsidRPr="00D3119A">
              <w:rPr>
                <w:rFonts w:ascii="Arial" w:hAnsi="Arial" w:cs="Arial"/>
                <w:noProof/>
                <w:webHidden/>
              </w:rPr>
              <w:instrText xml:space="preserve"> PAGEREF _Toc231673610 \h </w:instrText>
            </w:r>
            <w:r w:rsidRPr="00D3119A">
              <w:rPr>
                <w:rFonts w:ascii="Arial" w:hAnsi="Arial" w:cs="Arial"/>
                <w:noProof/>
                <w:webHidden/>
              </w:rPr>
            </w:r>
            <w:r w:rsidRPr="00D3119A">
              <w:rPr>
                <w:rFonts w:ascii="Arial" w:hAnsi="Arial" w:cs="Arial"/>
                <w:noProof/>
                <w:webHidden/>
              </w:rPr>
              <w:fldChar w:fldCharType="separate"/>
            </w:r>
            <w:r w:rsidR="005A6DD4">
              <w:rPr>
                <w:rFonts w:ascii="Arial" w:hAnsi="Arial" w:cs="Arial"/>
                <w:noProof/>
                <w:webHidden/>
              </w:rPr>
              <w:t>24</w:t>
            </w:r>
            <w:r w:rsidRPr="00D3119A">
              <w:rPr>
                <w:rFonts w:ascii="Arial" w:hAnsi="Arial" w:cs="Arial"/>
                <w:noProof/>
                <w:webHidden/>
              </w:rPr>
              <w:fldChar w:fldCharType="end"/>
            </w:r>
          </w:hyperlink>
        </w:p>
        <w:p w14:paraId="4A59E3C3" w14:textId="096AA142" w:rsidR="00BD36AC" w:rsidRPr="00D3119A" w:rsidRDefault="00BD36AC">
          <w:pPr>
            <w:rPr>
              <w:rFonts w:ascii="Arial" w:hAnsi="Arial" w:cs="Arial"/>
            </w:rPr>
          </w:pPr>
          <w:r w:rsidRPr="00D3119A">
            <w:rPr>
              <w:rFonts w:ascii="Arial" w:hAnsi="Arial" w:cs="Arial"/>
              <w:b/>
              <w:bCs/>
              <w:noProof/>
            </w:rPr>
            <w:fldChar w:fldCharType="end"/>
          </w:r>
        </w:p>
      </w:sdtContent>
    </w:sdt>
    <w:p w14:paraId="73D0EB7F" w14:textId="1C668487" w:rsidR="00447B9B" w:rsidRPr="00345640" w:rsidRDefault="00447B9B" w:rsidP="000B62E0">
      <w:pPr>
        <w:pStyle w:val="Heading1"/>
        <w:numPr>
          <w:ilvl w:val="0"/>
          <w:numId w:val="0"/>
        </w:numPr>
        <w:spacing w:line="360" w:lineRule="auto"/>
        <w:jc w:val="both"/>
        <w:rPr>
          <w:rFonts w:cs="Arial"/>
        </w:rPr>
      </w:pPr>
      <w:bookmarkStart w:id="0" w:name="_Toc231673586"/>
      <w:r w:rsidRPr="00345640">
        <w:rPr>
          <w:rFonts w:cs="Arial"/>
        </w:rPr>
        <w:lastRenderedPageBreak/>
        <w:t>Präambel</w:t>
      </w:r>
      <w:bookmarkEnd w:id="0"/>
    </w:p>
    <w:p w14:paraId="1E743D28" w14:textId="3558F5A7" w:rsidR="00447B9B" w:rsidRPr="00345640" w:rsidRDefault="002E04C0" w:rsidP="00E62F3D">
      <w:pPr>
        <w:pStyle w:val="BodyText"/>
        <w:spacing w:line="360" w:lineRule="auto"/>
        <w:jc w:val="both"/>
        <w:rPr>
          <w:rFonts w:ascii="Arial" w:hAnsi="Arial" w:cs="Arial"/>
        </w:rPr>
      </w:pPr>
      <w:r w:rsidRPr="00345640">
        <w:rPr>
          <w:rFonts w:ascii="Arial" w:hAnsi="Arial" w:cs="Arial"/>
        </w:rPr>
        <w:t>Der</w:t>
      </w:r>
      <w:r w:rsidR="00447B9B" w:rsidRPr="00345640">
        <w:rPr>
          <w:rFonts w:ascii="Arial" w:hAnsi="Arial" w:cs="Arial"/>
        </w:rPr>
        <w:t xml:space="preserve"> Märkische Kreis und [</w:t>
      </w:r>
      <w:r w:rsidR="00447B9B" w:rsidRPr="00E36D25">
        <w:rPr>
          <w:rFonts w:ascii="Arial" w:hAnsi="Arial" w:cs="Arial"/>
          <w:highlight w:val="yellow"/>
        </w:rPr>
        <w:t>Name des Partners</w:t>
      </w:r>
      <w:r w:rsidR="00447B9B" w:rsidRPr="00345640">
        <w:rPr>
          <w:rFonts w:ascii="Arial" w:hAnsi="Arial" w:cs="Arial"/>
        </w:rPr>
        <w:t>]</w:t>
      </w:r>
      <w:r w:rsidR="00285D3F" w:rsidRPr="00345640">
        <w:rPr>
          <w:rFonts w:ascii="Arial" w:hAnsi="Arial" w:cs="Arial"/>
        </w:rPr>
        <w:t xml:space="preserve"> (</w:t>
      </w:r>
      <w:r w:rsidR="00E36D25">
        <w:rPr>
          <w:rFonts w:ascii="Arial" w:hAnsi="Arial" w:cs="Arial"/>
        </w:rPr>
        <w:t>im Folgenden</w:t>
      </w:r>
      <w:r w:rsidR="00383BD1" w:rsidRPr="00345640">
        <w:rPr>
          <w:rFonts w:ascii="Arial" w:hAnsi="Arial" w:cs="Arial"/>
        </w:rPr>
        <w:t xml:space="preserve"> „</w:t>
      </w:r>
      <w:r w:rsidR="00383BD1" w:rsidRPr="00345640">
        <w:rPr>
          <w:rFonts w:ascii="Arial" w:hAnsi="Arial" w:cs="Arial"/>
          <w:b/>
          <w:bCs/>
        </w:rPr>
        <w:t>Partner</w:t>
      </w:r>
      <w:r w:rsidR="00383BD1" w:rsidRPr="00345640">
        <w:rPr>
          <w:rFonts w:ascii="Arial" w:hAnsi="Arial" w:cs="Arial"/>
        </w:rPr>
        <w:t>“</w:t>
      </w:r>
      <w:r w:rsidR="00462FA6" w:rsidRPr="00345640">
        <w:rPr>
          <w:rFonts w:ascii="Arial" w:hAnsi="Arial" w:cs="Arial"/>
        </w:rPr>
        <w:t>)</w:t>
      </w:r>
      <w:r w:rsidR="00447B9B" w:rsidRPr="00345640">
        <w:rPr>
          <w:rFonts w:ascii="Arial" w:hAnsi="Arial" w:cs="Arial"/>
        </w:rPr>
        <w:t xml:space="preserve"> (gemeinsam die „</w:t>
      </w:r>
      <w:r w:rsidR="00447B9B" w:rsidRPr="00345640">
        <w:rPr>
          <w:rFonts w:ascii="Arial" w:hAnsi="Arial" w:cs="Arial"/>
          <w:b/>
          <w:bCs/>
        </w:rPr>
        <w:t>Gesellschafter</w:t>
      </w:r>
      <w:r w:rsidR="00447B9B" w:rsidRPr="00345640">
        <w:rPr>
          <w:rFonts w:ascii="Arial" w:hAnsi="Arial" w:cs="Arial"/>
        </w:rPr>
        <w:t xml:space="preserve">") schließen den nachfolgenden Gesellschaftsvertrag </w:t>
      </w:r>
      <w:r w:rsidR="00472309">
        <w:rPr>
          <w:rFonts w:ascii="Arial" w:hAnsi="Arial" w:cs="Arial"/>
        </w:rPr>
        <w:t>der</w:t>
      </w:r>
      <w:r w:rsidR="00447B9B" w:rsidRPr="00345640">
        <w:rPr>
          <w:rFonts w:ascii="Arial" w:hAnsi="Arial" w:cs="Arial"/>
        </w:rPr>
        <w:t xml:space="preserve"> AMK-Abfallentsorgungsgesellschaft des Märkischen Kreises mbH</w:t>
      </w:r>
      <w:r w:rsidR="00EF4528">
        <w:rPr>
          <w:rFonts w:ascii="Arial" w:hAnsi="Arial" w:cs="Arial"/>
        </w:rPr>
        <w:t xml:space="preserve"> (im Folgenden auch die „</w:t>
      </w:r>
      <w:r w:rsidR="00EF4528" w:rsidRPr="00EF4528">
        <w:rPr>
          <w:rFonts w:ascii="Arial" w:hAnsi="Arial" w:cs="Arial"/>
          <w:b/>
          <w:bCs/>
        </w:rPr>
        <w:t>Gesellschaft</w:t>
      </w:r>
      <w:r w:rsidR="00EF4528">
        <w:rPr>
          <w:rFonts w:ascii="Arial" w:hAnsi="Arial" w:cs="Arial"/>
        </w:rPr>
        <w:t>“)</w:t>
      </w:r>
      <w:r w:rsidR="00447B9B" w:rsidRPr="00345640">
        <w:rPr>
          <w:rFonts w:ascii="Arial" w:hAnsi="Arial" w:cs="Arial"/>
        </w:rPr>
        <w:t>.</w:t>
      </w:r>
    </w:p>
    <w:p w14:paraId="46870171" w14:textId="08532EE8" w:rsidR="00447B9B" w:rsidRPr="00345640" w:rsidRDefault="00447B9B" w:rsidP="00E62F3D">
      <w:pPr>
        <w:pStyle w:val="BodyText"/>
        <w:spacing w:line="360" w:lineRule="auto"/>
        <w:jc w:val="both"/>
        <w:rPr>
          <w:rFonts w:ascii="Arial" w:hAnsi="Arial" w:cs="Arial"/>
          <w:bCs/>
          <w:kern w:val="28"/>
        </w:rPr>
      </w:pPr>
      <w:r w:rsidRPr="00345640">
        <w:rPr>
          <w:rFonts w:ascii="Arial" w:hAnsi="Arial" w:cs="Arial"/>
          <w:bCs/>
          <w:kern w:val="28"/>
        </w:rPr>
        <w:t>Die Gesellschaft dient der gemeinsamen Wahrnehmung von Aufgaben im Bereich der Entsorgungswirtschaft im Märkischen Kreis. Der Märkische Kreis als kommunaler Gesellschafter verfolgt mit der Gesellschaft die Erfüllung öffentlicher Aufgaben im Sinne der</w:t>
      </w:r>
      <w:r w:rsidR="00986FD5">
        <w:rPr>
          <w:rFonts w:ascii="Arial" w:hAnsi="Arial" w:cs="Arial"/>
          <w:bCs/>
          <w:kern w:val="28"/>
        </w:rPr>
        <w:t xml:space="preserve"> Kreis- und</w:t>
      </w:r>
      <w:r w:rsidRPr="00345640">
        <w:rPr>
          <w:rFonts w:ascii="Arial" w:hAnsi="Arial" w:cs="Arial"/>
          <w:bCs/>
          <w:kern w:val="28"/>
        </w:rPr>
        <w:t xml:space="preserve"> Gemeindeordnung für das Land Nordrhein-Westfalen</w:t>
      </w:r>
      <w:r w:rsidR="00BB28F2">
        <w:rPr>
          <w:rFonts w:ascii="Arial" w:hAnsi="Arial" w:cs="Arial"/>
          <w:bCs/>
          <w:kern w:val="28"/>
        </w:rPr>
        <w:t xml:space="preserve"> („</w:t>
      </w:r>
      <w:r w:rsidR="00BB28F2" w:rsidRPr="00BB28F2">
        <w:rPr>
          <w:rFonts w:ascii="Arial" w:hAnsi="Arial" w:cs="Arial"/>
          <w:b/>
          <w:kern w:val="28"/>
        </w:rPr>
        <w:t>GO NRW</w:t>
      </w:r>
      <w:r w:rsidR="00BB28F2">
        <w:rPr>
          <w:rFonts w:ascii="Arial" w:hAnsi="Arial" w:cs="Arial"/>
          <w:bCs/>
          <w:kern w:val="28"/>
        </w:rPr>
        <w:t>“)</w:t>
      </w:r>
      <w:r w:rsidRPr="00345640">
        <w:rPr>
          <w:rFonts w:ascii="Arial" w:hAnsi="Arial" w:cs="Arial"/>
          <w:bCs/>
          <w:kern w:val="28"/>
        </w:rPr>
        <w:t>.</w:t>
      </w:r>
    </w:p>
    <w:p w14:paraId="79E5AE46" w14:textId="5264442A" w:rsidR="00AF517F" w:rsidRPr="00345640" w:rsidRDefault="00447B9B" w:rsidP="00E62F3D">
      <w:pPr>
        <w:pStyle w:val="BodyText"/>
        <w:spacing w:line="360" w:lineRule="auto"/>
        <w:jc w:val="both"/>
        <w:rPr>
          <w:rFonts w:ascii="Arial" w:hAnsi="Arial" w:cs="Arial"/>
          <w:bCs/>
          <w:kern w:val="28"/>
        </w:rPr>
      </w:pPr>
      <w:r w:rsidRPr="00345640">
        <w:rPr>
          <w:rFonts w:ascii="Arial" w:hAnsi="Arial" w:cs="Arial"/>
          <w:bCs/>
          <w:kern w:val="28"/>
        </w:rPr>
        <w:t>Die Gesellschafter haben neben diesem Gesellschaftsvertrag eine</w:t>
      </w:r>
      <w:r w:rsidR="007556C5" w:rsidRPr="00345640">
        <w:rPr>
          <w:rFonts w:ascii="Arial" w:hAnsi="Arial" w:cs="Arial"/>
          <w:bCs/>
          <w:kern w:val="28"/>
        </w:rPr>
        <w:t>n separaten Konsortialvertrag</w:t>
      </w:r>
      <w:r w:rsidRPr="00345640">
        <w:rPr>
          <w:rFonts w:ascii="Arial" w:hAnsi="Arial" w:cs="Arial"/>
          <w:bCs/>
          <w:kern w:val="28"/>
        </w:rPr>
        <w:t xml:space="preserve"> geschlossen, </w:t>
      </w:r>
      <w:r w:rsidR="00AE668F" w:rsidRPr="00345640">
        <w:rPr>
          <w:rFonts w:ascii="Arial" w:hAnsi="Arial" w:cs="Arial"/>
          <w:bCs/>
          <w:kern w:val="28"/>
        </w:rPr>
        <w:t>der</w:t>
      </w:r>
      <w:r w:rsidRPr="00345640">
        <w:rPr>
          <w:rFonts w:ascii="Arial" w:hAnsi="Arial" w:cs="Arial"/>
          <w:bCs/>
          <w:kern w:val="28"/>
        </w:rPr>
        <w:t xml:space="preserve"> das Innenverhältnis zwischen den Gesellschaftern regelt und ergänzende Bestimmungen zu ihrer Zusammenarbeit enthält. Der Gesellschaftsvertrag und </w:t>
      </w:r>
      <w:r w:rsidR="00CB566F">
        <w:rPr>
          <w:rFonts w:ascii="Arial" w:hAnsi="Arial" w:cs="Arial"/>
          <w:bCs/>
          <w:kern w:val="28"/>
        </w:rPr>
        <w:t>der Konsortialvertrag</w:t>
      </w:r>
      <w:r w:rsidRPr="00345640">
        <w:rPr>
          <w:rFonts w:ascii="Arial" w:hAnsi="Arial" w:cs="Arial"/>
          <w:bCs/>
          <w:kern w:val="28"/>
        </w:rPr>
        <w:t xml:space="preserve"> sind aufeinander abgestimmt und bilden gemeinsam die vertragliche Grundlage der Beteiligung der Gesellschafter an der Gesellschaft.</w:t>
      </w:r>
    </w:p>
    <w:p w14:paraId="3C0DC695" w14:textId="0B55FD64" w:rsidR="00C909F6" w:rsidRPr="00345640" w:rsidRDefault="00C909F6" w:rsidP="001B5938">
      <w:pPr>
        <w:pStyle w:val="Heading1"/>
        <w:ind w:left="851" w:hanging="851"/>
        <w:rPr>
          <w:rFonts w:cs="Arial"/>
        </w:rPr>
      </w:pPr>
      <w:bookmarkStart w:id="1" w:name="_Toc231673587"/>
      <w:r w:rsidRPr="00345640">
        <w:rPr>
          <w:rFonts w:cs="Arial"/>
        </w:rPr>
        <w:t>Firma, Sitz</w:t>
      </w:r>
      <w:bookmarkEnd w:id="1"/>
    </w:p>
    <w:p w14:paraId="6CFB8363" w14:textId="4381A618" w:rsidR="00CE4EA9" w:rsidRPr="00345640" w:rsidRDefault="00C909F6" w:rsidP="00B77DFC">
      <w:pPr>
        <w:pStyle w:val="BodyText"/>
        <w:numPr>
          <w:ilvl w:val="0"/>
          <w:numId w:val="19"/>
        </w:numPr>
        <w:spacing w:line="360" w:lineRule="auto"/>
        <w:ind w:left="851" w:hanging="785"/>
        <w:jc w:val="both"/>
        <w:rPr>
          <w:rFonts w:ascii="Arial" w:hAnsi="Arial" w:cs="Arial"/>
        </w:rPr>
      </w:pPr>
      <w:r w:rsidRPr="00345640">
        <w:rPr>
          <w:rFonts w:ascii="Arial" w:hAnsi="Arial" w:cs="Arial"/>
        </w:rPr>
        <w:t>Die Gesellschaft führt die Firma</w:t>
      </w:r>
    </w:p>
    <w:p w14:paraId="77881CF0" w14:textId="5AFE687E" w:rsidR="00C909F6" w:rsidRPr="00345640" w:rsidRDefault="00C909F6" w:rsidP="00F041CD">
      <w:pPr>
        <w:pStyle w:val="BodyText"/>
        <w:spacing w:before="360" w:after="360" w:line="360" w:lineRule="auto"/>
        <w:ind w:left="425" w:firstLine="424"/>
        <w:jc w:val="both"/>
        <w:rPr>
          <w:rFonts w:ascii="Arial" w:hAnsi="Arial" w:cs="Arial"/>
          <w:b/>
          <w:bCs/>
        </w:rPr>
      </w:pPr>
      <w:r w:rsidRPr="00345640">
        <w:rPr>
          <w:rFonts w:ascii="Arial" w:hAnsi="Arial" w:cs="Arial"/>
          <w:b/>
          <w:bCs/>
        </w:rPr>
        <w:t>AMK-Abfallentsorgungsgesellschaft des Märkischen Kreises mbH.</w:t>
      </w:r>
    </w:p>
    <w:p w14:paraId="7BF3FB3E" w14:textId="02FED43F" w:rsidR="00C909F6" w:rsidRPr="00345640" w:rsidRDefault="00C909F6" w:rsidP="00B77DFC">
      <w:pPr>
        <w:pStyle w:val="BodyText"/>
        <w:numPr>
          <w:ilvl w:val="0"/>
          <w:numId w:val="19"/>
        </w:numPr>
        <w:spacing w:line="360" w:lineRule="auto"/>
        <w:ind w:left="851" w:hanging="785"/>
        <w:jc w:val="both"/>
        <w:rPr>
          <w:rFonts w:ascii="Arial" w:hAnsi="Arial" w:cs="Arial"/>
        </w:rPr>
      </w:pPr>
      <w:r w:rsidRPr="00345640">
        <w:rPr>
          <w:rFonts w:ascii="Arial" w:hAnsi="Arial" w:cs="Arial"/>
        </w:rPr>
        <w:t>Sitz der Gesellschaft ist Iserlohn.</w:t>
      </w:r>
    </w:p>
    <w:p w14:paraId="59FA79F3" w14:textId="1A9BAB81" w:rsidR="00C909F6" w:rsidRPr="00345640" w:rsidRDefault="00C909F6" w:rsidP="001B5938">
      <w:pPr>
        <w:pStyle w:val="Heading1"/>
        <w:ind w:left="851" w:hanging="851"/>
        <w:rPr>
          <w:rFonts w:cs="Arial"/>
        </w:rPr>
      </w:pPr>
      <w:bookmarkStart w:id="2" w:name="_Toc231673588"/>
      <w:r w:rsidRPr="00345640">
        <w:rPr>
          <w:rFonts w:cs="Arial"/>
        </w:rPr>
        <w:t>Gegenstand des Unternehmens</w:t>
      </w:r>
      <w:bookmarkEnd w:id="2"/>
    </w:p>
    <w:p w14:paraId="772A56E6" w14:textId="7145A532" w:rsidR="00CE4EA9" w:rsidRPr="00345640" w:rsidRDefault="00C909F6" w:rsidP="00B77DFC">
      <w:pPr>
        <w:pStyle w:val="BodyText"/>
        <w:numPr>
          <w:ilvl w:val="0"/>
          <w:numId w:val="20"/>
        </w:numPr>
        <w:spacing w:line="360" w:lineRule="auto"/>
        <w:ind w:left="851" w:hanging="785"/>
        <w:jc w:val="both"/>
        <w:rPr>
          <w:rFonts w:ascii="Arial" w:hAnsi="Arial" w:cs="Arial"/>
        </w:rPr>
      </w:pPr>
      <w:r w:rsidRPr="00345640">
        <w:rPr>
          <w:rFonts w:ascii="Arial" w:hAnsi="Arial" w:cs="Arial"/>
        </w:rPr>
        <w:t>Gegenstand des Unternehmens sind der Erwerb, die Errichtung und der Betrieb von Anlagen und Einrichtungen jedweder Art im Bereich der Entsorgungswirtschaft in dem Gebiet des Märkischen Kreises</w:t>
      </w:r>
      <w:r w:rsidR="00F61D09">
        <w:rPr>
          <w:rFonts w:ascii="Arial" w:hAnsi="Arial" w:cs="Arial"/>
        </w:rPr>
        <w:t>, einschließlich des</w:t>
      </w:r>
      <w:r w:rsidR="00983EEC">
        <w:rPr>
          <w:rFonts w:ascii="Arial" w:hAnsi="Arial" w:cs="Arial"/>
        </w:rPr>
        <w:t xml:space="preserve"> Betriebs</w:t>
      </w:r>
      <w:r w:rsidR="008C5D93">
        <w:rPr>
          <w:rFonts w:ascii="Arial" w:hAnsi="Arial" w:cs="Arial"/>
        </w:rPr>
        <w:t xml:space="preserve"> der</w:t>
      </w:r>
      <w:r w:rsidR="00B9479F">
        <w:rPr>
          <w:rFonts w:ascii="Arial" w:hAnsi="Arial" w:cs="Arial"/>
        </w:rPr>
        <w:t xml:space="preserve"> bestehenden</w:t>
      </w:r>
      <w:r w:rsidR="008C5D93">
        <w:rPr>
          <w:rFonts w:ascii="Arial" w:hAnsi="Arial" w:cs="Arial"/>
        </w:rPr>
        <w:t xml:space="preserve"> Deponien</w:t>
      </w:r>
      <w:r w:rsidR="007B1319">
        <w:rPr>
          <w:rFonts w:ascii="Arial" w:hAnsi="Arial" w:cs="Arial"/>
        </w:rPr>
        <w:t xml:space="preserve"> </w:t>
      </w:r>
      <w:r w:rsidR="00815117">
        <w:rPr>
          <w:rFonts w:ascii="Arial" w:hAnsi="Arial" w:cs="Arial"/>
        </w:rPr>
        <w:t xml:space="preserve">sowie deren </w:t>
      </w:r>
      <w:r w:rsidR="00560743">
        <w:rPr>
          <w:rFonts w:ascii="Arial" w:hAnsi="Arial" w:cs="Arial"/>
        </w:rPr>
        <w:t>Stilllegung</w:t>
      </w:r>
      <w:r w:rsidR="00815117">
        <w:rPr>
          <w:rFonts w:ascii="Arial" w:hAnsi="Arial" w:cs="Arial"/>
        </w:rPr>
        <w:t xml:space="preserve"> und Nachsorge</w:t>
      </w:r>
      <w:r w:rsidRPr="00345640">
        <w:rPr>
          <w:rFonts w:ascii="Arial" w:hAnsi="Arial" w:cs="Arial"/>
        </w:rPr>
        <w:t>.</w:t>
      </w:r>
    </w:p>
    <w:p w14:paraId="39EAB0C6" w14:textId="08733037" w:rsidR="00C909F6" w:rsidRPr="00345640" w:rsidRDefault="00C909F6" w:rsidP="00B77DFC">
      <w:pPr>
        <w:pStyle w:val="BodyText"/>
        <w:numPr>
          <w:ilvl w:val="0"/>
          <w:numId w:val="20"/>
        </w:numPr>
        <w:spacing w:line="360" w:lineRule="auto"/>
        <w:ind w:left="851" w:hanging="785"/>
        <w:jc w:val="both"/>
        <w:rPr>
          <w:rFonts w:ascii="Arial" w:hAnsi="Arial" w:cs="Arial"/>
        </w:rPr>
      </w:pPr>
      <w:r w:rsidRPr="00345640">
        <w:rPr>
          <w:rFonts w:ascii="Arial" w:hAnsi="Arial" w:cs="Arial"/>
        </w:rPr>
        <w:t>Die Gesellschaft ist zu allen Maßnahmen und Geschäften berechtigt, die geeignet erscheinen, den Gegenstand des Unternehmens zu fördern.</w:t>
      </w:r>
    </w:p>
    <w:p w14:paraId="7B8C6BCD" w14:textId="7FB6C265" w:rsidR="00C909F6" w:rsidRPr="00345640" w:rsidRDefault="00C909F6" w:rsidP="001B5938">
      <w:pPr>
        <w:pStyle w:val="Heading1"/>
        <w:ind w:left="851" w:hanging="851"/>
        <w:rPr>
          <w:rFonts w:cs="Arial"/>
        </w:rPr>
      </w:pPr>
      <w:bookmarkStart w:id="3" w:name="_Toc231673589"/>
      <w:r w:rsidRPr="00345640">
        <w:rPr>
          <w:rFonts w:cs="Arial"/>
        </w:rPr>
        <w:t>Dauer, Geschäftsjahr</w:t>
      </w:r>
      <w:bookmarkEnd w:id="3"/>
    </w:p>
    <w:p w14:paraId="55108970" w14:textId="77777777" w:rsidR="00C909F6" w:rsidRPr="00345640" w:rsidRDefault="00C909F6" w:rsidP="00B77DFC">
      <w:pPr>
        <w:pStyle w:val="BodyText"/>
        <w:numPr>
          <w:ilvl w:val="0"/>
          <w:numId w:val="21"/>
        </w:numPr>
        <w:spacing w:line="360" w:lineRule="auto"/>
        <w:ind w:left="851" w:hanging="785"/>
        <w:jc w:val="both"/>
        <w:rPr>
          <w:rFonts w:ascii="Arial" w:hAnsi="Arial" w:cs="Arial"/>
        </w:rPr>
      </w:pPr>
      <w:r w:rsidRPr="00345640">
        <w:rPr>
          <w:rFonts w:ascii="Arial" w:hAnsi="Arial" w:cs="Arial"/>
        </w:rPr>
        <w:t>Die Gesellschaft ist auf unbestimmte Zeit errichtet.</w:t>
      </w:r>
    </w:p>
    <w:p w14:paraId="7675722A" w14:textId="64B96BF6" w:rsidR="00C909F6" w:rsidRPr="00345640" w:rsidRDefault="00C909F6" w:rsidP="00B77DFC">
      <w:pPr>
        <w:pStyle w:val="BodyText"/>
        <w:numPr>
          <w:ilvl w:val="0"/>
          <w:numId w:val="21"/>
        </w:numPr>
        <w:spacing w:line="360" w:lineRule="auto"/>
        <w:ind w:left="851" w:hanging="785"/>
        <w:jc w:val="both"/>
        <w:rPr>
          <w:rFonts w:ascii="Arial" w:hAnsi="Arial" w:cs="Arial"/>
        </w:rPr>
      </w:pPr>
      <w:r w:rsidRPr="00345640">
        <w:rPr>
          <w:rFonts w:ascii="Arial" w:hAnsi="Arial" w:cs="Arial"/>
        </w:rPr>
        <w:lastRenderedPageBreak/>
        <w:t xml:space="preserve">Das ordentliche Kündigungsrecht der Gesellschafter ist für </w:t>
      </w:r>
      <w:r w:rsidR="0077546B">
        <w:rPr>
          <w:rFonts w:ascii="Arial" w:hAnsi="Arial" w:cs="Arial"/>
        </w:rPr>
        <w:t>eine</w:t>
      </w:r>
      <w:r w:rsidR="0077546B" w:rsidRPr="00345640">
        <w:rPr>
          <w:rFonts w:ascii="Arial" w:hAnsi="Arial" w:cs="Arial"/>
        </w:rPr>
        <w:t xml:space="preserve"> </w:t>
      </w:r>
      <w:r w:rsidRPr="00345640">
        <w:rPr>
          <w:rFonts w:ascii="Arial" w:hAnsi="Arial" w:cs="Arial"/>
        </w:rPr>
        <w:t xml:space="preserve">Grundlaufzeit </w:t>
      </w:r>
      <w:r w:rsidR="0077546B">
        <w:rPr>
          <w:rFonts w:ascii="Arial" w:hAnsi="Arial" w:cs="Arial"/>
        </w:rPr>
        <w:t xml:space="preserve">bis zum </w:t>
      </w:r>
      <w:r w:rsidR="00963108">
        <w:rPr>
          <w:rFonts w:ascii="Arial" w:hAnsi="Arial" w:cs="Arial"/>
        </w:rPr>
        <w:t>31.</w:t>
      </w:r>
      <w:r w:rsidR="00AF52D2">
        <w:rPr>
          <w:rFonts w:ascii="Arial" w:hAnsi="Arial" w:cs="Arial"/>
        </w:rPr>
        <w:t xml:space="preserve"> Dezember </w:t>
      </w:r>
      <w:r w:rsidR="00963108">
        <w:rPr>
          <w:rFonts w:ascii="Arial" w:hAnsi="Arial" w:cs="Arial"/>
        </w:rPr>
        <w:t xml:space="preserve">2047 </w:t>
      </w:r>
      <w:r w:rsidRPr="00345640">
        <w:rPr>
          <w:rFonts w:ascii="Arial" w:hAnsi="Arial" w:cs="Arial"/>
        </w:rPr>
        <w:t xml:space="preserve">ausgeschlossen. Die Grundlaufzeit verlängert sich um fünf Jahre, falls nicht ein Gesellschafter mit einer Frist von </w:t>
      </w:r>
      <w:r w:rsidRPr="002E6306">
        <w:rPr>
          <w:rFonts w:ascii="Arial" w:hAnsi="Arial" w:cs="Arial"/>
        </w:rPr>
        <w:t>1</w:t>
      </w:r>
      <w:r w:rsidR="00447645" w:rsidRPr="002E6306">
        <w:rPr>
          <w:rFonts w:ascii="Arial" w:hAnsi="Arial" w:cs="Arial"/>
        </w:rPr>
        <w:t>8</w:t>
      </w:r>
      <w:r w:rsidRPr="00345640">
        <w:rPr>
          <w:rFonts w:ascii="Arial" w:hAnsi="Arial" w:cs="Arial"/>
        </w:rPr>
        <w:t xml:space="preserve"> Monaten vor Ablauf der Grundlaufzeit kündigt. </w:t>
      </w:r>
    </w:p>
    <w:p w14:paraId="11393D59" w14:textId="1E95FFC0" w:rsidR="00C909F6" w:rsidRPr="00345640" w:rsidRDefault="00C909F6" w:rsidP="00B77DFC">
      <w:pPr>
        <w:pStyle w:val="BodyText"/>
        <w:numPr>
          <w:ilvl w:val="0"/>
          <w:numId w:val="21"/>
        </w:numPr>
        <w:spacing w:line="360" w:lineRule="auto"/>
        <w:ind w:left="851" w:hanging="785"/>
        <w:jc w:val="both"/>
        <w:rPr>
          <w:rFonts w:ascii="Arial" w:hAnsi="Arial" w:cs="Arial"/>
        </w:rPr>
      </w:pPr>
      <w:r w:rsidRPr="00345640">
        <w:rPr>
          <w:rFonts w:ascii="Arial" w:hAnsi="Arial" w:cs="Arial"/>
        </w:rPr>
        <w:t>Das Geschäftsjahr entspricht dem Kalenderjahr.</w:t>
      </w:r>
    </w:p>
    <w:p w14:paraId="5BF33607" w14:textId="64757A91" w:rsidR="00C909F6" w:rsidRPr="00345640" w:rsidRDefault="006C7D3E" w:rsidP="001B5938">
      <w:pPr>
        <w:pStyle w:val="Heading1"/>
        <w:ind w:left="851" w:hanging="851"/>
        <w:rPr>
          <w:rFonts w:cs="Arial"/>
        </w:rPr>
      </w:pPr>
      <w:bookmarkStart w:id="4" w:name="_Toc231673590"/>
      <w:r w:rsidRPr="00345640">
        <w:rPr>
          <w:rFonts w:cs="Arial"/>
        </w:rPr>
        <w:t>Kapitalausstattung</w:t>
      </w:r>
      <w:bookmarkEnd w:id="4"/>
    </w:p>
    <w:p w14:paraId="1C6C9B50" w14:textId="2CC8B683" w:rsidR="00C909F6" w:rsidRPr="00345640" w:rsidRDefault="00C909F6" w:rsidP="00B77DFC">
      <w:pPr>
        <w:pStyle w:val="BodyText"/>
        <w:numPr>
          <w:ilvl w:val="0"/>
          <w:numId w:val="22"/>
        </w:numPr>
        <w:spacing w:line="360" w:lineRule="auto"/>
        <w:ind w:left="851" w:hanging="785"/>
        <w:jc w:val="both"/>
        <w:rPr>
          <w:rFonts w:ascii="Arial" w:hAnsi="Arial" w:cs="Arial"/>
        </w:rPr>
      </w:pPr>
      <w:r w:rsidRPr="00345640">
        <w:rPr>
          <w:rFonts w:ascii="Arial" w:hAnsi="Arial" w:cs="Arial"/>
        </w:rPr>
        <w:t xml:space="preserve">Das Stammkapital der Gesellschaft beträgt </w:t>
      </w:r>
      <w:r w:rsidRPr="00345640">
        <w:rPr>
          <w:rFonts w:ascii="Arial" w:hAnsi="Arial" w:cs="Arial"/>
          <w:highlight w:val="yellow"/>
        </w:rPr>
        <w:t>[●]</w:t>
      </w:r>
      <w:r w:rsidRPr="00345640">
        <w:rPr>
          <w:rFonts w:ascii="Arial" w:hAnsi="Arial" w:cs="Arial"/>
        </w:rPr>
        <w:t xml:space="preserve"> EUR.</w:t>
      </w:r>
    </w:p>
    <w:p w14:paraId="11EDB882" w14:textId="19FFB110" w:rsidR="00CE4EA9" w:rsidRPr="00345640" w:rsidRDefault="00C909F6" w:rsidP="00B77DFC">
      <w:pPr>
        <w:pStyle w:val="BodyText"/>
        <w:numPr>
          <w:ilvl w:val="0"/>
          <w:numId w:val="22"/>
        </w:numPr>
        <w:spacing w:line="360" w:lineRule="auto"/>
        <w:ind w:left="851" w:hanging="785"/>
        <w:jc w:val="both"/>
        <w:rPr>
          <w:rFonts w:ascii="Arial" w:hAnsi="Arial" w:cs="Arial"/>
        </w:rPr>
      </w:pPr>
      <w:r w:rsidRPr="00345640">
        <w:rPr>
          <w:rFonts w:ascii="Arial" w:hAnsi="Arial" w:cs="Arial"/>
        </w:rPr>
        <w:t>An dem in voller Höhe erbrachten Stammkapital gemäß Abs. 1 sind beteiligt</w:t>
      </w:r>
    </w:p>
    <w:p w14:paraId="0AF2B63F" w14:textId="643319D9" w:rsidR="00CE4EA9" w:rsidRPr="00345640" w:rsidRDefault="00C909F6" w:rsidP="00B77DFC">
      <w:pPr>
        <w:pStyle w:val="BodyText"/>
        <w:numPr>
          <w:ilvl w:val="1"/>
          <w:numId w:val="22"/>
        </w:numPr>
        <w:spacing w:line="360" w:lineRule="auto"/>
        <w:jc w:val="both"/>
        <w:rPr>
          <w:rFonts w:ascii="Arial" w:hAnsi="Arial" w:cs="Arial"/>
        </w:rPr>
      </w:pPr>
      <w:r w:rsidRPr="00345640">
        <w:rPr>
          <w:rFonts w:ascii="Arial" w:hAnsi="Arial" w:cs="Arial"/>
        </w:rPr>
        <w:t xml:space="preserve">der Märkische Kreis mit Verwaltungssitz in Lüdenscheid mit Geschäftsanteilen in Höhe von nominal </w:t>
      </w:r>
      <w:r w:rsidRPr="00345640">
        <w:rPr>
          <w:rFonts w:ascii="Arial" w:hAnsi="Arial" w:cs="Arial"/>
          <w:highlight w:val="yellow"/>
        </w:rPr>
        <w:t>[●]</w:t>
      </w:r>
      <w:r w:rsidRPr="00345640">
        <w:rPr>
          <w:rFonts w:ascii="Arial" w:hAnsi="Arial" w:cs="Arial"/>
        </w:rPr>
        <w:t xml:space="preserve"> EUR, entsprechend </w:t>
      </w:r>
      <w:r w:rsidR="00E47715">
        <w:rPr>
          <w:rFonts w:ascii="Arial" w:hAnsi="Arial" w:cs="Arial"/>
        </w:rPr>
        <w:t>33</w:t>
      </w:r>
      <w:r w:rsidR="00E47715" w:rsidRPr="00345640">
        <w:rPr>
          <w:rFonts w:ascii="Arial" w:hAnsi="Arial" w:cs="Arial"/>
        </w:rPr>
        <w:t xml:space="preserve"> </w:t>
      </w:r>
      <w:r w:rsidRPr="00345640">
        <w:rPr>
          <w:rFonts w:ascii="Arial" w:hAnsi="Arial" w:cs="Arial"/>
        </w:rPr>
        <w:t>% des Stammkapitals;</w:t>
      </w:r>
    </w:p>
    <w:p w14:paraId="0D8F0DB4" w14:textId="5A03C5ED" w:rsidR="00C909F6" w:rsidRPr="00345640" w:rsidRDefault="00C909F6" w:rsidP="00B77DFC">
      <w:pPr>
        <w:pStyle w:val="BodyText"/>
        <w:numPr>
          <w:ilvl w:val="1"/>
          <w:numId w:val="22"/>
        </w:numPr>
        <w:spacing w:line="360" w:lineRule="auto"/>
        <w:jc w:val="both"/>
        <w:rPr>
          <w:rFonts w:ascii="Arial" w:hAnsi="Arial" w:cs="Arial"/>
        </w:rPr>
      </w:pPr>
      <w:r w:rsidRPr="00345640">
        <w:rPr>
          <w:rFonts w:ascii="Arial" w:hAnsi="Arial" w:cs="Arial"/>
          <w:highlight w:val="yellow"/>
        </w:rPr>
        <w:t>[Name des Partners]</w:t>
      </w:r>
      <w:r w:rsidRPr="00345640">
        <w:rPr>
          <w:rFonts w:ascii="Arial" w:hAnsi="Arial" w:cs="Arial"/>
        </w:rPr>
        <w:t xml:space="preserve"> mit Sitz in </w:t>
      </w:r>
      <w:r w:rsidRPr="00345640">
        <w:rPr>
          <w:rFonts w:ascii="Arial" w:hAnsi="Arial" w:cs="Arial"/>
          <w:highlight w:val="yellow"/>
        </w:rPr>
        <w:t>[●]</w:t>
      </w:r>
      <w:r w:rsidRPr="00345640">
        <w:rPr>
          <w:rFonts w:ascii="Arial" w:hAnsi="Arial" w:cs="Arial"/>
        </w:rPr>
        <w:t xml:space="preserve"> mit Geschäftsanteilen in Höhe von nominal </w:t>
      </w:r>
      <w:r w:rsidRPr="00345640">
        <w:rPr>
          <w:rFonts w:ascii="Arial" w:hAnsi="Arial" w:cs="Arial"/>
          <w:highlight w:val="yellow"/>
        </w:rPr>
        <w:t>[●]</w:t>
      </w:r>
      <w:r w:rsidRPr="00345640">
        <w:rPr>
          <w:rFonts w:ascii="Arial" w:hAnsi="Arial" w:cs="Arial"/>
        </w:rPr>
        <w:t xml:space="preserve"> EUR, entsprechend </w:t>
      </w:r>
      <w:r w:rsidR="00E47715">
        <w:rPr>
          <w:rFonts w:ascii="Arial" w:hAnsi="Arial" w:cs="Arial"/>
        </w:rPr>
        <w:t>67</w:t>
      </w:r>
      <w:r w:rsidR="00E47715" w:rsidRPr="00345640">
        <w:rPr>
          <w:rFonts w:ascii="Arial" w:hAnsi="Arial" w:cs="Arial"/>
        </w:rPr>
        <w:t xml:space="preserve"> </w:t>
      </w:r>
      <w:r w:rsidRPr="00345640">
        <w:rPr>
          <w:rFonts w:ascii="Arial" w:hAnsi="Arial" w:cs="Arial"/>
        </w:rPr>
        <w:t>% des Stammkapitals.</w:t>
      </w:r>
    </w:p>
    <w:p w14:paraId="5FA11D44" w14:textId="687F7EF2" w:rsidR="00C909F6" w:rsidRPr="00345640" w:rsidRDefault="00C909F6" w:rsidP="001B5938">
      <w:pPr>
        <w:pStyle w:val="Heading1"/>
        <w:ind w:left="851" w:hanging="851"/>
        <w:rPr>
          <w:rFonts w:cs="Arial"/>
        </w:rPr>
      </w:pPr>
      <w:bookmarkStart w:id="5" w:name="_Toc231673591"/>
      <w:r w:rsidRPr="00345640">
        <w:rPr>
          <w:rFonts w:cs="Arial"/>
        </w:rPr>
        <w:t>Organe der Gesellschaft</w:t>
      </w:r>
      <w:bookmarkEnd w:id="5"/>
    </w:p>
    <w:p w14:paraId="7050BA06" w14:textId="77777777" w:rsidR="006C7F12" w:rsidRPr="00345640" w:rsidRDefault="00C909F6" w:rsidP="00B77DFC">
      <w:pPr>
        <w:pStyle w:val="BodyText"/>
        <w:spacing w:line="360" w:lineRule="auto"/>
        <w:ind w:left="851"/>
        <w:jc w:val="both"/>
        <w:rPr>
          <w:rFonts w:ascii="Arial" w:hAnsi="Arial" w:cs="Arial"/>
        </w:rPr>
      </w:pPr>
      <w:r w:rsidRPr="00345640">
        <w:rPr>
          <w:rFonts w:ascii="Arial" w:hAnsi="Arial" w:cs="Arial"/>
        </w:rPr>
        <w:t>Die Organe der Gesellschaft sind:</w:t>
      </w:r>
    </w:p>
    <w:p w14:paraId="09A88461" w14:textId="4E8F9034" w:rsidR="00C909F6" w:rsidRPr="00345640" w:rsidRDefault="00C909F6" w:rsidP="00792696">
      <w:pPr>
        <w:pStyle w:val="BodyText"/>
        <w:numPr>
          <w:ilvl w:val="0"/>
          <w:numId w:val="50"/>
        </w:numPr>
        <w:spacing w:line="360" w:lineRule="auto"/>
        <w:jc w:val="both"/>
        <w:rPr>
          <w:rFonts w:ascii="Arial" w:hAnsi="Arial" w:cs="Arial"/>
        </w:rPr>
      </w:pPr>
      <w:r w:rsidRPr="00345640">
        <w:rPr>
          <w:rFonts w:ascii="Arial" w:hAnsi="Arial" w:cs="Arial"/>
        </w:rPr>
        <w:t>die Gesellschafterversammlung</w:t>
      </w:r>
      <w:r w:rsidR="00EE40F0">
        <w:rPr>
          <w:rFonts w:ascii="Arial" w:hAnsi="Arial" w:cs="Arial"/>
        </w:rPr>
        <w:t>,</w:t>
      </w:r>
    </w:p>
    <w:p w14:paraId="20EB2494" w14:textId="594F1169" w:rsidR="00C909F6" w:rsidRPr="00345640" w:rsidRDefault="00C909F6" w:rsidP="00792696">
      <w:pPr>
        <w:pStyle w:val="BodyText"/>
        <w:numPr>
          <w:ilvl w:val="0"/>
          <w:numId w:val="50"/>
        </w:numPr>
        <w:spacing w:line="360" w:lineRule="auto"/>
        <w:jc w:val="both"/>
        <w:rPr>
          <w:rFonts w:ascii="Arial" w:hAnsi="Arial" w:cs="Arial"/>
        </w:rPr>
      </w:pPr>
      <w:r w:rsidRPr="00345640">
        <w:rPr>
          <w:rFonts w:ascii="Arial" w:hAnsi="Arial" w:cs="Arial"/>
        </w:rPr>
        <w:t>der Aufsichtsrat sowie</w:t>
      </w:r>
    </w:p>
    <w:p w14:paraId="746EE544" w14:textId="74A00B3C" w:rsidR="00C909F6" w:rsidRPr="00345640" w:rsidRDefault="00C909F6" w:rsidP="00792696">
      <w:pPr>
        <w:pStyle w:val="BodyText"/>
        <w:numPr>
          <w:ilvl w:val="0"/>
          <w:numId w:val="50"/>
        </w:numPr>
        <w:spacing w:line="360" w:lineRule="auto"/>
        <w:jc w:val="both"/>
        <w:rPr>
          <w:rFonts w:ascii="Arial" w:hAnsi="Arial" w:cs="Arial"/>
        </w:rPr>
      </w:pPr>
      <w:r w:rsidRPr="00345640">
        <w:rPr>
          <w:rFonts w:ascii="Arial" w:hAnsi="Arial" w:cs="Arial"/>
        </w:rPr>
        <w:t>die Geschäftsführung.</w:t>
      </w:r>
    </w:p>
    <w:p w14:paraId="5D5E6666" w14:textId="653D6741" w:rsidR="00C909F6" w:rsidRPr="00345640" w:rsidRDefault="00C909F6" w:rsidP="001B5938">
      <w:pPr>
        <w:pStyle w:val="Heading1"/>
        <w:ind w:left="851" w:hanging="851"/>
        <w:rPr>
          <w:rFonts w:cs="Arial"/>
        </w:rPr>
      </w:pPr>
      <w:bookmarkStart w:id="6" w:name="_Toc231673592"/>
      <w:r w:rsidRPr="00345640">
        <w:rPr>
          <w:rFonts w:cs="Arial"/>
        </w:rPr>
        <w:t>Gesellschafterversammlung</w:t>
      </w:r>
      <w:bookmarkEnd w:id="6"/>
    </w:p>
    <w:p w14:paraId="098B4B46" w14:textId="77777777"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Die Gesellschafterversammlung besteht aus jeweils einem stimmberechtigten Vertreter der Gesellschafter.</w:t>
      </w:r>
    </w:p>
    <w:p w14:paraId="3FD36557" w14:textId="495BE1EE"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Die Gesellschafterversammlung ist einzuberufen, wenn eine Beschlussfassung der Gesellschafter erforderlich wird, das Wohl der Gesellschaft dies erfordert oder wenn die Einberufung von einem Gesellschafter verlangt wird. Kommt die Geschäftsführung einem Verlangen eines Gesellschafters nach Einberufung einer Gesellschafterversammlung nicht binnen drei Wochen nach Eingang des Verlangens bei der Gesellschaft nach, ist der jeweilige Gesellschafter selbst berechtigt, eine Gesellschafterversammlung einzuberufen. Jährlich finden mindestens zwei Gesellschafterversammlungen statt </w:t>
      </w:r>
      <w:r w:rsidR="00564DB0" w:rsidRPr="00345640">
        <w:rPr>
          <w:rFonts w:ascii="Arial" w:hAnsi="Arial" w:cs="Arial"/>
        </w:rPr>
        <w:t>–</w:t>
      </w:r>
      <w:r w:rsidRPr="00345640">
        <w:rPr>
          <w:rFonts w:ascii="Arial" w:hAnsi="Arial" w:cs="Arial"/>
        </w:rPr>
        <w:t xml:space="preserve"> eine innerhalb der ersten acht Monate des Geschäftsjahres zur Feststellung des Jahresabschlusses der Gesellschaft und eine bis spätestens zum 30. November des jeweiligen </w:t>
      </w:r>
      <w:r w:rsidRPr="00345640">
        <w:rPr>
          <w:rFonts w:ascii="Arial" w:hAnsi="Arial" w:cs="Arial"/>
        </w:rPr>
        <w:lastRenderedPageBreak/>
        <w:t xml:space="preserve">Geschäftsjahres zur Genehmigung des Wirtschaftsplanes der Gesellschaft. Gesellschafterversammlungen finden </w:t>
      </w:r>
      <w:r w:rsidR="005B2711">
        <w:rPr>
          <w:rFonts w:ascii="Arial" w:hAnsi="Arial" w:cs="Arial"/>
        </w:rPr>
        <w:t>in der Regel</w:t>
      </w:r>
      <w:r w:rsidR="005B2711" w:rsidRPr="00345640">
        <w:rPr>
          <w:rFonts w:ascii="Arial" w:hAnsi="Arial" w:cs="Arial"/>
        </w:rPr>
        <w:t xml:space="preserve"> </w:t>
      </w:r>
      <w:r w:rsidRPr="00345640">
        <w:rPr>
          <w:rFonts w:ascii="Arial" w:hAnsi="Arial" w:cs="Arial"/>
        </w:rPr>
        <w:t>am Sitz der Gesellschaft statt.</w:t>
      </w:r>
    </w:p>
    <w:p w14:paraId="22129794" w14:textId="5CCA0E9C" w:rsidR="00502845" w:rsidRPr="00345640" w:rsidRDefault="00EF30DC" w:rsidP="00D5153B">
      <w:pPr>
        <w:pStyle w:val="BodyText"/>
        <w:numPr>
          <w:ilvl w:val="0"/>
          <w:numId w:val="23"/>
        </w:numPr>
        <w:spacing w:line="360" w:lineRule="auto"/>
        <w:ind w:left="851" w:hanging="785"/>
        <w:jc w:val="both"/>
        <w:rPr>
          <w:rFonts w:ascii="Arial" w:hAnsi="Arial" w:cs="Arial"/>
        </w:rPr>
      </w:pPr>
      <w:r w:rsidRPr="00EF30DC">
        <w:rPr>
          <w:rFonts w:ascii="Arial" w:hAnsi="Arial" w:cs="Arial"/>
        </w:rPr>
        <w:t xml:space="preserve">Die Gesellschafterversammlung wird schriftlich, in elektronischer Form, in Textform, durch Telefax, durch sonstige elektronische Kommunikationsmittel wie z.B. </w:t>
      </w:r>
      <w:r w:rsidR="00A251AE">
        <w:rPr>
          <w:rFonts w:ascii="Arial" w:hAnsi="Arial" w:cs="Arial"/>
        </w:rPr>
        <w:t>E-Mail,</w:t>
      </w:r>
      <w:r>
        <w:rPr>
          <w:rFonts w:ascii="Arial" w:hAnsi="Arial" w:cs="Arial"/>
        </w:rPr>
        <w:t xml:space="preserve"> </w:t>
      </w:r>
      <w:r w:rsidRPr="00EF30DC">
        <w:rPr>
          <w:rFonts w:ascii="Arial" w:hAnsi="Arial" w:cs="Arial"/>
        </w:rPr>
        <w:t xml:space="preserve">durch ein Gremieninformationssystem oder durch Brief mittels Zustellung durch einen Postdienstleister oder einen Boten, mit einer Frist von </w:t>
      </w:r>
      <w:r w:rsidR="0062287B">
        <w:rPr>
          <w:rFonts w:ascii="Arial" w:hAnsi="Arial" w:cs="Arial"/>
        </w:rPr>
        <w:t xml:space="preserve">zwei </w:t>
      </w:r>
      <w:r w:rsidRPr="00EF30DC">
        <w:rPr>
          <w:rFonts w:ascii="Arial" w:hAnsi="Arial" w:cs="Arial"/>
        </w:rPr>
        <w:t>Wochen von der Geschäftsführung oder – in den Fällen des Abs. 2 Satz 2 – durch den jeweiligen Gesellschafter einberufen</w:t>
      </w:r>
      <w:r>
        <w:rPr>
          <w:rFonts w:ascii="Arial" w:hAnsi="Arial" w:cs="Arial"/>
        </w:rPr>
        <w:t xml:space="preserve"> </w:t>
      </w:r>
      <w:r w:rsidR="00C909F6" w:rsidRPr="00345640">
        <w:rPr>
          <w:rFonts w:ascii="Arial" w:hAnsi="Arial" w:cs="Arial"/>
        </w:rPr>
        <w:t>unter Mitteilung der Tagesordnung. Bei der Berechnung der Frist werden der Tag der Absendung der Einberufung und der Tag der Versammlung nicht mitgerechnet. Unbeschadet seiner im Übrigen begründeten Vertretungsmacht ist jeder Geschäftsführer einzeln zur Einberufung der Gesellschafterversammlung berechtigt.</w:t>
      </w:r>
    </w:p>
    <w:p w14:paraId="54892580" w14:textId="047DF8D8" w:rsidR="00DC6A7B"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Die Gesellschafterversammlung ist beschlussfähig, wenn beide Gesellschafter rechtzeitig geladen und anwesend oder vertreten sind. Ist trotz ordnungsgemäßer Einberufung die Gesellschafterversammlung nicht beschlussfähig, weil nicht beide Gesellschafter anwesend oder vertreten sind, so ist die Einladung binnen einer Frist von zwei Wochen mit einer Ladungsfrist von zwei Wochen zu wiederholen. Die Regelung gemäß Abs. 3 Satz</w:t>
      </w:r>
      <w:r w:rsidR="000F2F3C">
        <w:rPr>
          <w:rFonts w:ascii="Arial" w:hAnsi="Arial" w:cs="Arial"/>
        </w:rPr>
        <w:t> </w:t>
      </w:r>
      <w:r w:rsidRPr="00345640">
        <w:rPr>
          <w:rFonts w:ascii="Arial" w:hAnsi="Arial" w:cs="Arial"/>
        </w:rPr>
        <w:t>2 gilt entsprechend. Die zweite Gesellschafterversammlung ist ohne Rücksicht auf die Anzahl der anwesenden oder vertretenen Gesellschafter beschlussfähig.</w:t>
      </w:r>
    </w:p>
    <w:p w14:paraId="55C55F72" w14:textId="7FE23C88" w:rsidR="00C909F6" w:rsidRPr="00345640" w:rsidRDefault="00C909F6" w:rsidP="00D3119A">
      <w:pPr>
        <w:pStyle w:val="BodyText"/>
        <w:spacing w:line="360" w:lineRule="auto"/>
        <w:ind w:left="851"/>
        <w:jc w:val="both"/>
        <w:rPr>
          <w:rFonts w:ascii="Arial" w:hAnsi="Arial" w:cs="Arial"/>
        </w:rPr>
      </w:pPr>
      <w:r w:rsidRPr="00345640">
        <w:rPr>
          <w:rFonts w:ascii="Arial" w:hAnsi="Arial" w:cs="Arial"/>
        </w:rPr>
        <w:t>Hierauf ist in der Einladung, die in diesem Fall per Einschreiben mit Rückschein zu erfolgen hat, hinzuweisen.</w:t>
      </w:r>
    </w:p>
    <w:p w14:paraId="7F66BB2B" w14:textId="77777777" w:rsidR="004D257C" w:rsidRPr="00345640" w:rsidRDefault="004D257C"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Eine nicht fristgemäß einberufene Gesellschafterversammlung kann Beschlüsse nur fassen, wenn alle Gesellschafter anwesend oder vertreten sind und kein Gesellschafter in der Gesellschafterversammlung Widerspruch gegen die Beschlussfassung erhebt.</w:t>
      </w:r>
    </w:p>
    <w:p w14:paraId="0FEB7E8B" w14:textId="43841D90"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Jeder Gesellschafter kann sich durch einen anderen Gesellschafter oder durch einen Dritten in der Gesellschafterversammlung bei der Beratung und Abstimmung vertreten lassen. Die Vollmachten sind schriftlich zu erteilen, der Versammlung im Original vorzulegen, vom Vorsitzenden der Gesellschafterversammlung für die Dauer der Gesellschafterversammlung zu verwahren und der gemäß Abs. </w:t>
      </w:r>
      <w:r w:rsidR="00DB6D42" w:rsidRPr="00345640">
        <w:rPr>
          <w:rFonts w:ascii="Arial" w:hAnsi="Arial" w:cs="Arial"/>
        </w:rPr>
        <w:t>9</w:t>
      </w:r>
      <w:r w:rsidRPr="00345640">
        <w:rPr>
          <w:rFonts w:ascii="Arial" w:hAnsi="Arial" w:cs="Arial"/>
        </w:rPr>
        <w:t xml:space="preserve"> </w:t>
      </w:r>
      <w:proofErr w:type="gramStart"/>
      <w:r w:rsidRPr="00345640">
        <w:rPr>
          <w:rFonts w:ascii="Arial" w:hAnsi="Arial" w:cs="Arial"/>
        </w:rPr>
        <w:t>zu fertigenden Niederschrift</w:t>
      </w:r>
      <w:proofErr w:type="gramEnd"/>
      <w:r w:rsidRPr="00345640">
        <w:rPr>
          <w:rFonts w:ascii="Arial" w:hAnsi="Arial" w:cs="Arial"/>
        </w:rPr>
        <w:t xml:space="preserve"> in Ablichtung beizufügen.</w:t>
      </w:r>
      <w:r w:rsidR="00D11D70" w:rsidRPr="00345640">
        <w:rPr>
          <w:rFonts w:ascii="Arial" w:hAnsi="Arial" w:cs="Arial"/>
        </w:rPr>
        <w:t xml:space="preserve"> </w:t>
      </w:r>
    </w:p>
    <w:p w14:paraId="58626413" w14:textId="2CCDA8B5"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Den Vorsitz der Gesellschafterversammlung übernimmt der Vertreter des </w:t>
      </w:r>
      <w:r w:rsidR="000173A8">
        <w:rPr>
          <w:rFonts w:ascii="Arial" w:hAnsi="Arial" w:cs="Arial"/>
        </w:rPr>
        <w:t>[</w:t>
      </w:r>
      <w:r w:rsidR="006B30BA" w:rsidRPr="00FA4ADC">
        <w:rPr>
          <w:rFonts w:ascii="Arial" w:hAnsi="Arial" w:cs="Arial"/>
          <w:highlight w:val="yellow"/>
        </w:rPr>
        <w:t>Partners</w:t>
      </w:r>
      <w:r w:rsidR="000173A8">
        <w:rPr>
          <w:rFonts w:ascii="Arial" w:hAnsi="Arial" w:cs="Arial"/>
        </w:rPr>
        <w:t>]</w:t>
      </w:r>
      <w:r w:rsidRPr="00345640">
        <w:rPr>
          <w:rFonts w:ascii="Arial" w:hAnsi="Arial" w:cs="Arial"/>
        </w:rPr>
        <w:t>, soweit die Gesellschafter nicht im Einzelfall Abweichendes beschließen. Die Gesellschafterversammlung bestimmt einen Protokollführer.</w:t>
      </w:r>
    </w:p>
    <w:p w14:paraId="51A614FA" w14:textId="04214A8C"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Die Gesellschafterversammlung wird von dem Vorsitzenden geleitet. Die Geschäftsführer nehmen an der Gesellschafterversammlung teil, sofern die Gesellschafter nicht </w:t>
      </w:r>
      <w:r w:rsidR="00EE5DE2" w:rsidRPr="00345640">
        <w:rPr>
          <w:rFonts w:ascii="Arial" w:hAnsi="Arial" w:cs="Arial"/>
        </w:rPr>
        <w:t>–</w:t>
      </w:r>
      <w:r w:rsidRPr="00345640">
        <w:rPr>
          <w:rFonts w:ascii="Arial" w:hAnsi="Arial" w:cs="Arial"/>
        </w:rPr>
        <w:t xml:space="preserve"> generell oder hinsichtlich einzelner Tagesordnungspunkte </w:t>
      </w:r>
      <w:r w:rsidR="00EE5DE2" w:rsidRPr="00345640">
        <w:rPr>
          <w:rFonts w:ascii="Arial" w:hAnsi="Arial" w:cs="Arial"/>
        </w:rPr>
        <w:t>–</w:t>
      </w:r>
      <w:r w:rsidRPr="00345640">
        <w:rPr>
          <w:rFonts w:ascii="Arial" w:hAnsi="Arial" w:cs="Arial"/>
        </w:rPr>
        <w:t xml:space="preserve"> Abweichendes beschließen.</w:t>
      </w:r>
      <w:r w:rsidR="0017434D" w:rsidRPr="00345640">
        <w:rPr>
          <w:rFonts w:ascii="Arial" w:hAnsi="Arial" w:cs="Arial"/>
        </w:rPr>
        <w:t xml:space="preserve"> </w:t>
      </w:r>
    </w:p>
    <w:p w14:paraId="14E67980" w14:textId="77777777" w:rsidR="00DC6A7B"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lastRenderedPageBreak/>
        <w:t xml:space="preserve">Über die Gesellschafterversammlung ist eine Niederschrift zu fertigen, die der Vorsitzende und der Protokollführer zu unterzeichnen haben. In die Niederschrift sind mindestens Ort und Zeit der Versammlung, die Namen der Versammlungsteilnehmer sowie der Wortlaut der Gesellschafterbeschlüsse aufzunehmen. Jedem Gesellschafter ist unverzüglich eine Abschrift der Niederschrift zu übersenden. Die Niederschrift gilt als genehmigt, wenn kein Gesellschafter innerhalb </w:t>
      </w:r>
      <w:r w:rsidR="0094352D" w:rsidRPr="00345640">
        <w:rPr>
          <w:rFonts w:ascii="Arial" w:hAnsi="Arial" w:cs="Arial"/>
        </w:rPr>
        <w:t>eines</w:t>
      </w:r>
      <w:r w:rsidRPr="00345640">
        <w:rPr>
          <w:rFonts w:ascii="Arial" w:hAnsi="Arial" w:cs="Arial"/>
        </w:rPr>
        <w:t xml:space="preserve"> Monat</w:t>
      </w:r>
      <w:r w:rsidR="0094352D" w:rsidRPr="00345640">
        <w:rPr>
          <w:rFonts w:ascii="Arial" w:hAnsi="Arial" w:cs="Arial"/>
        </w:rPr>
        <w:t>s</w:t>
      </w:r>
      <w:r w:rsidRPr="00345640">
        <w:rPr>
          <w:rFonts w:ascii="Arial" w:hAnsi="Arial" w:cs="Arial"/>
        </w:rPr>
        <w:t xml:space="preserve"> nach Zugang der Niederschrift widersprochen hat.</w:t>
      </w:r>
    </w:p>
    <w:p w14:paraId="6B7FA01F" w14:textId="25393999" w:rsidR="00C909F6" w:rsidRPr="00345640" w:rsidRDefault="00C909F6" w:rsidP="00D3119A">
      <w:pPr>
        <w:pStyle w:val="BodyText"/>
        <w:spacing w:line="360" w:lineRule="auto"/>
        <w:ind w:left="851"/>
        <w:jc w:val="both"/>
        <w:rPr>
          <w:rFonts w:ascii="Arial" w:hAnsi="Arial" w:cs="Arial"/>
        </w:rPr>
      </w:pPr>
      <w:r w:rsidRPr="00345640">
        <w:rPr>
          <w:rFonts w:ascii="Arial" w:hAnsi="Arial" w:cs="Arial"/>
        </w:rPr>
        <w:t>Die unwidersprochen gebliebene Niederschrift hat die Vermutung der Richtigkeit und Vollständigkeit für sich.</w:t>
      </w:r>
    </w:p>
    <w:p w14:paraId="0CED53EA" w14:textId="08E4B93D" w:rsidR="00C909F6" w:rsidRPr="00345640" w:rsidRDefault="00C909F6" w:rsidP="00D5153B">
      <w:pPr>
        <w:pStyle w:val="BodyText"/>
        <w:numPr>
          <w:ilvl w:val="0"/>
          <w:numId w:val="23"/>
        </w:numPr>
        <w:spacing w:line="360" w:lineRule="auto"/>
        <w:ind w:left="851" w:hanging="785"/>
        <w:jc w:val="both"/>
        <w:rPr>
          <w:rFonts w:ascii="Arial" w:hAnsi="Arial" w:cs="Arial"/>
        </w:rPr>
      </w:pPr>
      <w:r w:rsidRPr="00345640">
        <w:rPr>
          <w:rFonts w:ascii="Arial" w:hAnsi="Arial" w:cs="Arial"/>
        </w:rPr>
        <w:t xml:space="preserve">Beschlüsse der Gesellschafter werden grundsätzlich in der Gesellschafterversammlung gefasst. </w:t>
      </w:r>
      <w:r w:rsidR="006059F3" w:rsidRPr="006059F3">
        <w:rPr>
          <w:rFonts w:ascii="Arial" w:hAnsi="Arial" w:cs="Arial"/>
        </w:rPr>
        <w:t xml:space="preserve">Die Versammlung der Gesellschafter soll nach Möglichkeit in Präsenz stattfinden, alternativ kann eine Versammlung präsenzlos per Video- oder Telefonkonferenz oder auch als gemischte </w:t>
      </w:r>
      <w:r w:rsidR="00D659FB">
        <w:rPr>
          <w:rFonts w:ascii="Arial" w:hAnsi="Arial" w:cs="Arial"/>
        </w:rPr>
        <w:t>–</w:t>
      </w:r>
      <w:r w:rsidR="006059F3" w:rsidRPr="006059F3">
        <w:rPr>
          <w:rFonts w:ascii="Arial" w:hAnsi="Arial" w:cs="Arial"/>
        </w:rPr>
        <w:t xml:space="preserve"> hybride</w:t>
      </w:r>
      <w:r w:rsidR="00D659FB">
        <w:rPr>
          <w:rFonts w:ascii="Arial" w:hAnsi="Arial" w:cs="Arial"/>
        </w:rPr>
        <w:t xml:space="preserve"> –</w:t>
      </w:r>
      <w:r w:rsidR="006059F3" w:rsidRPr="006059F3">
        <w:rPr>
          <w:rFonts w:ascii="Arial" w:hAnsi="Arial" w:cs="Arial"/>
        </w:rPr>
        <w:t xml:space="preserve"> Versammlung</w:t>
      </w:r>
      <w:r w:rsidR="00D659FB">
        <w:rPr>
          <w:rFonts w:ascii="Arial" w:hAnsi="Arial" w:cs="Arial"/>
        </w:rPr>
        <w:t xml:space="preserve"> </w:t>
      </w:r>
      <w:r w:rsidR="006059F3" w:rsidRPr="006059F3">
        <w:rPr>
          <w:rFonts w:ascii="Arial" w:hAnsi="Arial" w:cs="Arial"/>
        </w:rPr>
        <w:t>(ein Teil der Versammlung tagt in Präsenz, ein Teil gibt seine Stimme per Video/Telefon bzw. in Textform ab) stattfinden.</w:t>
      </w:r>
      <w:r w:rsidR="006059F3">
        <w:rPr>
          <w:rFonts w:ascii="Arial" w:hAnsi="Arial" w:cs="Arial"/>
        </w:rPr>
        <w:t xml:space="preserve"> </w:t>
      </w:r>
      <w:r w:rsidR="00670B39">
        <w:rPr>
          <w:rFonts w:ascii="Arial" w:hAnsi="Arial" w:cs="Arial"/>
        </w:rPr>
        <w:t>Be</w:t>
      </w:r>
      <w:r w:rsidR="00D429EF">
        <w:rPr>
          <w:rFonts w:ascii="Arial" w:hAnsi="Arial" w:cs="Arial"/>
        </w:rPr>
        <w:t>schlüsse</w:t>
      </w:r>
      <w:r w:rsidR="00670B39" w:rsidRPr="00345640">
        <w:rPr>
          <w:rFonts w:ascii="Arial" w:hAnsi="Arial" w:cs="Arial"/>
        </w:rPr>
        <w:t xml:space="preserve"> </w:t>
      </w:r>
      <w:r w:rsidRPr="00345640">
        <w:rPr>
          <w:rFonts w:ascii="Arial" w:hAnsi="Arial" w:cs="Arial"/>
        </w:rPr>
        <w:t xml:space="preserve">können jedoch auch außerhalb der Gesellschafterversammlung im Wege schriftlicher, durch Telefax, durch sonstige elektronische Kommunikationsmittel oder auf anderem Wege erfolgender Abstimmung gefasst werden, wenn kein Gesellschafter diesem Verfahren widerspricht; die vorbehaltlose Teilnahme an der Beschlussfassung gilt als Zustimmung zu diesem Verfahren. Beschlüsse gemäß Satz </w:t>
      </w:r>
      <w:r w:rsidR="00181614">
        <w:rPr>
          <w:rFonts w:ascii="Arial" w:hAnsi="Arial" w:cs="Arial"/>
        </w:rPr>
        <w:t>3</w:t>
      </w:r>
      <w:r w:rsidRPr="00345640">
        <w:rPr>
          <w:rFonts w:ascii="Arial" w:hAnsi="Arial" w:cs="Arial"/>
        </w:rPr>
        <w:t xml:space="preserve"> sind in einer besonderen Niederschrift unter Angabe der Stimmabgabe der einzelnen Gesellschafter und des Abstimmungsergebnisses festzuhalten. Die Regelungen gemäß Abs. </w:t>
      </w:r>
      <w:r w:rsidR="00105044">
        <w:rPr>
          <w:rFonts w:ascii="Arial" w:hAnsi="Arial" w:cs="Arial"/>
        </w:rPr>
        <w:t>9</w:t>
      </w:r>
      <w:r w:rsidRPr="00345640">
        <w:rPr>
          <w:rFonts w:ascii="Arial" w:hAnsi="Arial" w:cs="Arial"/>
        </w:rPr>
        <w:t xml:space="preserve"> gelten entsprechend.</w:t>
      </w:r>
    </w:p>
    <w:p w14:paraId="07B8F9CC" w14:textId="3369FD6E" w:rsidR="00C909F6" w:rsidRPr="00345640" w:rsidRDefault="00C909F6" w:rsidP="001B5938">
      <w:pPr>
        <w:pStyle w:val="Heading1"/>
        <w:ind w:left="851" w:hanging="851"/>
        <w:rPr>
          <w:rFonts w:cs="Arial"/>
        </w:rPr>
      </w:pPr>
      <w:bookmarkStart w:id="7" w:name="_Toc231673593"/>
      <w:r w:rsidRPr="00345640">
        <w:rPr>
          <w:rFonts w:cs="Arial"/>
        </w:rPr>
        <w:t>Aufgaben der Gesellschafterversammlung</w:t>
      </w:r>
      <w:bookmarkEnd w:id="7"/>
    </w:p>
    <w:p w14:paraId="5E53CD04" w14:textId="77777777" w:rsidR="00C909F6"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Die Gesellschafterversammlung nimmt alle ihr durch Gesetz oder durch diesen Gesellschaftsvertrag zugewiesenen Aufgaben wahr.</w:t>
      </w:r>
    </w:p>
    <w:p w14:paraId="3FB143C2" w14:textId="3F1BDD7C" w:rsidR="00F269EA"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Der Beschlussfassung durch die Gesellschafterversammlung unterliegen insbesondere</w:t>
      </w:r>
    </w:p>
    <w:p w14:paraId="6F2662BF" w14:textId="6E70F35F"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jegliche Änderung dieses Gesellschaftsvertrages, insbesondere Veränderungen des Stammkapitals der Gesellschaft</w:t>
      </w:r>
      <w:r w:rsidR="00CF2E41" w:rsidRPr="00345640">
        <w:rPr>
          <w:rFonts w:ascii="Arial" w:hAnsi="Arial" w:cs="Arial"/>
        </w:rPr>
        <w:t>,</w:t>
      </w:r>
    </w:p>
    <w:p w14:paraId="3108DA41" w14:textId="0EFFE51C" w:rsidR="00812FA4"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Auflösung, die Verschmelzung oder die Umwandlung der Gesellschaft</w:t>
      </w:r>
      <w:r w:rsidR="00CF2E41" w:rsidRPr="00345640">
        <w:rPr>
          <w:rFonts w:ascii="Arial" w:hAnsi="Arial" w:cs="Arial"/>
        </w:rPr>
        <w:t>,</w:t>
      </w:r>
    </w:p>
    <w:p w14:paraId="69D75379" w14:textId="4BE9913C"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Gründung, die Übertragung, der Erwerb und die Veräußerung von sowie jedwede Verfügung über Unternehmen oder Beteiligungen</w:t>
      </w:r>
      <w:r w:rsidR="00CF2E41" w:rsidRPr="00345640">
        <w:rPr>
          <w:rFonts w:ascii="Arial" w:hAnsi="Arial" w:cs="Arial"/>
        </w:rPr>
        <w:t>,</w:t>
      </w:r>
    </w:p>
    <w:p w14:paraId="7A1E4887" w14:textId="437F7DCA"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 xml:space="preserve">Abschluss, Änderung sowie Beendigung von Unternehmensverträgen </w:t>
      </w:r>
      <w:r w:rsidR="00542FEB">
        <w:rPr>
          <w:rFonts w:ascii="Arial" w:hAnsi="Arial" w:cs="Arial"/>
        </w:rPr>
        <w:t>im Sinne de</w:t>
      </w:r>
      <w:r w:rsidR="00906DF3">
        <w:rPr>
          <w:rFonts w:ascii="Arial" w:hAnsi="Arial" w:cs="Arial"/>
        </w:rPr>
        <w:t>r</w:t>
      </w:r>
      <w:r w:rsidRPr="00345640">
        <w:rPr>
          <w:rFonts w:ascii="Arial" w:hAnsi="Arial" w:cs="Arial"/>
        </w:rPr>
        <w:t xml:space="preserve"> §§</w:t>
      </w:r>
      <w:r w:rsidR="00125E83" w:rsidRPr="00345640">
        <w:rPr>
          <w:rFonts w:ascii="Arial" w:hAnsi="Arial" w:cs="Arial"/>
        </w:rPr>
        <w:t> </w:t>
      </w:r>
      <w:r w:rsidRPr="00345640">
        <w:rPr>
          <w:rFonts w:ascii="Arial" w:hAnsi="Arial" w:cs="Arial"/>
        </w:rPr>
        <w:t>291</w:t>
      </w:r>
      <w:r w:rsidR="00125E83" w:rsidRPr="00345640">
        <w:rPr>
          <w:rFonts w:ascii="Arial" w:hAnsi="Arial" w:cs="Arial"/>
        </w:rPr>
        <w:t> </w:t>
      </w:r>
      <w:r w:rsidRPr="00345640">
        <w:rPr>
          <w:rFonts w:ascii="Arial" w:hAnsi="Arial" w:cs="Arial"/>
        </w:rPr>
        <w:t>ff. AktG</w:t>
      </w:r>
      <w:r w:rsidR="00975716" w:rsidRPr="00345640">
        <w:rPr>
          <w:rFonts w:ascii="Arial" w:hAnsi="Arial" w:cs="Arial"/>
        </w:rPr>
        <w:t>,</w:t>
      </w:r>
    </w:p>
    <w:p w14:paraId="21CCC407" w14:textId="5F0F1D7B"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lastRenderedPageBreak/>
        <w:t>die Genehmigung des Wirtschaftsplanes sowie etwaiger Nachträge zu dem Wirtschaftsplan, ferner der von der Geschäftsführung im Rahmen des Wirtschaftsplanes ergänzend aufzustellenden fünfjährigen Finanzplanung</w:t>
      </w:r>
      <w:r w:rsidR="00975716" w:rsidRPr="00345640">
        <w:rPr>
          <w:rFonts w:ascii="Arial" w:hAnsi="Arial" w:cs="Arial"/>
        </w:rPr>
        <w:t>,</w:t>
      </w:r>
    </w:p>
    <w:p w14:paraId="594C7210" w14:textId="05CD36A5"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Wahl des Abschlussprüfers</w:t>
      </w:r>
      <w:r w:rsidR="00975716" w:rsidRPr="00345640">
        <w:rPr>
          <w:rFonts w:ascii="Arial" w:hAnsi="Arial" w:cs="Arial"/>
        </w:rPr>
        <w:t>,</w:t>
      </w:r>
    </w:p>
    <w:p w14:paraId="0EFFBECA" w14:textId="5C9B96BB"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Feststellung des Jahresabschlusses (Bilanz, Gewinn- und Verlustrechnung</w:t>
      </w:r>
      <w:r w:rsidR="00A93ADA" w:rsidRPr="00345640">
        <w:rPr>
          <w:rFonts w:ascii="Arial" w:hAnsi="Arial" w:cs="Arial"/>
        </w:rPr>
        <w:t xml:space="preserve"> sowie </w:t>
      </w:r>
      <w:r w:rsidRPr="00345640">
        <w:rPr>
          <w:rFonts w:ascii="Arial" w:hAnsi="Arial" w:cs="Arial"/>
        </w:rPr>
        <w:t>Anhang)</w:t>
      </w:r>
      <w:r w:rsidR="00975716" w:rsidRPr="00345640">
        <w:rPr>
          <w:rFonts w:ascii="Arial" w:hAnsi="Arial" w:cs="Arial"/>
        </w:rPr>
        <w:t>,</w:t>
      </w:r>
    </w:p>
    <w:p w14:paraId="54DA16C3" w14:textId="77777777" w:rsidR="005D4517" w:rsidRPr="00345640" w:rsidRDefault="005D4517" w:rsidP="00D5153B">
      <w:pPr>
        <w:pStyle w:val="BodyText"/>
        <w:numPr>
          <w:ilvl w:val="0"/>
          <w:numId w:val="25"/>
        </w:numPr>
        <w:spacing w:line="360" w:lineRule="auto"/>
        <w:jc w:val="both"/>
        <w:rPr>
          <w:rFonts w:ascii="Arial" w:hAnsi="Arial" w:cs="Arial"/>
        </w:rPr>
      </w:pPr>
      <w:r w:rsidRPr="00345640">
        <w:rPr>
          <w:rFonts w:ascii="Arial" w:hAnsi="Arial" w:cs="Arial"/>
        </w:rPr>
        <w:t>die Beschlussfassung über die Verwendung des Ergebnisses (vorbehaltlich der Regelung gemäß § 15), ferner über die Verwendung von Kapital- oder Gewinnrücklagen,</w:t>
      </w:r>
    </w:p>
    <w:p w14:paraId="44B793CA" w14:textId="2B4A90E2"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Bestellung und Abberufung des Geschäftsführers/der Geschäftsführer, ferner Abschluss, Änderung und Beendigung des Anstellungsvertrages mit dem Geschäftsführer/der Anstellungsverträge mit den Geschäftsführern</w:t>
      </w:r>
      <w:r w:rsidR="00975716" w:rsidRPr="00345640">
        <w:rPr>
          <w:rFonts w:ascii="Arial" w:hAnsi="Arial" w:cs="Arial"/>
        </w:rPr>
        <w:t>,</w:t>
      </w:r>
    </w:p>
    <w:p w14:paraId="781A7F23" w14:textId="6421EFCD"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Zustimmung zu der gemäß §</w:t>
      </w:r>
      <w:r w:rsidR="002C3244" w:rsidRPr="00345640">
        <w:rPr>
          <w:rFonts w:ascii="Arial" w:hAnsi="Arial" w:cs="Arial"/>
        </w:rPr>
        <w:t xml:space="preserve"> </w:t>
      </w:r>
      <w:r w:rsidR="00D87F19" w:rsidRPr="00345640">
        <w:rPr>
          <w:rFonts w:ascii="Arial" w:hAnsi="Arial" w:cs="Arial"/>
        </w:rPr>
        <w:t xml:space="preserve">12 </w:t>
      </w:r>
      <w:r w:rsidRPr="00345640">
        <w:rPr>
          <w:rFonts w:ascii="Arial" w:hAnsi="Arial" w:cs="Arial"/>
        </w:rPr>
        <w:t>Abs. 6 durch die Geschäftsführung aufzustellenden Geschäftsordnung der Geschäftsführung</w:t>
      </w:r>
      <w:r w:rsidR="002938BF" w:rsidRPr="00345640">
        <w:rPr>
          <w:rFonts w:ascii="Arial" w:hAnsi="Arial" w:cs="Arial"/>
        </w:rPr>
        <w:t>,</w:t>
      </w:r>
    </w:p>
    <w:p w14:paraId="1501A716" w14:textId="7E3515B9"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Entlastung der Mitglieder der Geschäftsführung</w:t>
      </w:r>
      <w:r w:rsidR="002938BF" w:rsidRPr="00345640">
        <w:rPr>
          <w:rFonts w:ascii="Arial" w:hAnsi="Arial" w:cs="Arial"/>
        </w:rPr>
        <w:t>,</w:t>
      </w:r>
    </w:p>
    <w:p w14:paraId="549157F1" w14:textId="19BCE8CD"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Genehmigung jeglicher Verfügung über Geschäftsanteile oder Teile von Geschäftsanteilen</w:t>
      </w:r>
      <w:r w:rsidR="002938BF" w:rsidRPr="00345640">
        <w:rPr>
          <w:rFonts w:ascii="Arial" w:hAnsi="Arial" w:cs="Arial"/>
        </w:rPr>
        <w:t>,</w:t>
      </w:r>
    </w:p>
    <w:p w14:paraId="12737BC8" w14:textId="266B6544" w:rsidR="00887C4A" w:rsidRPr="00345640" w:rsidRDefault="00C909F6" w:rsidP="00D5153B">
      <w:pPr>
        <w:pStyle w:val="BodyText"/>
        <w:numPr>
          <w:ilvl w:val="0"/>
          <w:numId w:val="25"/>
        </w:numPr>
        <w:spacing w:line="360" w:lineRule="auto"/>
        <w:jc w:val="both"/>
        <w:rPr>
          <w:rFonts w:ascii="Arial" w:hAnsi="Arial" w:cs="Arial"/>
        </w:rPr>
      </w:pPr>
      <w:r w:rsidRPr="00345640">
        <w:rPr>
          <w:rFonts w:ascii="Arial" w:hAnsi="Arial" w:cs="Arial"/>
        </w:rPr>
        <w:t>die Einziehung von Geschäftsanteilen sowie</w:t>
      </w:r>
    </w:p>
    <w:p w14:paraId="32AFAE8E" w14:textId="217989FC" w:rsidR="00C92DD8" w:rsidRDefault="00C909F6" w:rsidP="00D5153B">
      <w:pPr>
        <w:pStyle w:val="BodyText"/>
        <w:numPr>
          <w:ilvl w:val="0"/>
          <w:numId w:val="25"/>
        </w:numPr>
        <w:spacing w:line="360" w:lineRule="auto"/>
        <w:jc w:val="both"/>
        <w:rPr>
          <w:rFonts w:ascii="Arial" w:hAnsi="Arial" w:cs="Arial"/>
        </w:rPr>
      </w:pPr>
      <w:r w:rsidRPr="00345640">
        <w:rPr>
          <w:rFonts w:ascii="Arial" w:hAnsi="Arial" w:cs="Arial"/>
        </w:rPr>
        <w:t xml:space="preserve">die Aufnahme und Gewährung von Darlehen, die Übernahme von Bürgschaften, die Eingehung von darlehensähnlichen Rechtsgeschäften sowie die Einräumung sonstiger Sicherheiten jedweder Art, soweit im Einzelfall eine in der Geschäftsordnung der Geschäftsführung oder in einem Katalog zustimmungsbedürftiger Rechtsgeschäfte festgelegte Wertgrenze überschritten ist </w:t>
      </w:r>
      <w:r w:rsidR="002938BF" w:rsidRPr="00345640">
        <w:rPr>
          <w:rFonts w:ascii="Arial" w:hAnsi="Arial" w:cs="Arial"/>
        </w:rPr>
        <w:t>–</w:t>
      </w:r>
      <w:r w:rsidRPr="00345640">
        <w:rPr>
          <w:rFonts w:ascii="Arial" w:hAnsi="Arial" w:cs="Arial"/>
        </w:rPr>
        <w:t xml:space="preserve"> jeweils außerhalb des beschlossenen Wirtschaftsplanes</w:t>
      </w:r>
      <w:r w:rsidR="000E59B3">
        <w:rPr>
          <w:rFonts w:ascii="Arial" w:hAnsi="Arial" w:cs="Arial"/>
        </w:rPr>
        <w:t>,</w:t>
      </w:r>
    </w:p>
    <w:p w14:paraId="6F63DF9A" w14:textId="6361A89E" w:rsidR="000C7301" w:rsidRDefault="002804A4" w:rsidP="00D5153B">
      <w:pPr>
        <w:pStyle w:val="BodyText"/>
        <w:numPr>
          <w:ilvl w:val="0"/>
          <w:numId w:val="25"/>
        </w:numPr>
        <w:spacing w:line="360" w:lineRule="auto"/>
        <w:jc w:val="both"/>
        <w:rPr>
          <w:rFonts w:ascii="Arial" w:hAnsi="Arial" w:cs="Arial"/>
        </w:rPr>
      </w:pPr>
      <w:r>
        <w:rPr>
          <w:rFonts w:ascii="Arial" w:hAnsi="Arial" w:cs="Arial"/>
        </w:rPr>
        <w:t xml:space="preserve">Festlegung, </w:t>
      </w:r>
      <w:r w:rsidR="001A4C04">
        <w:rPr>
          <w:rFonts w:ascii="Arial" w:hAnsi="Arial" w:cs="Arial"/>
        </w:rPr>
        <w:t xml:space="preserve">Änderung </w:t>
      </w:r>
      <w:r w:rsidR="00D15C27">
        <w:rPr>
          <w:rFonts w:ascii="Arial" w:hAnsi="Arial" w:cs="Arial"/>
        </w:rPr>
        <w:t>und Aufhebung des Investitionsplans,</w:t>
      </w:r>
    </w:p>
    <w:p w14:paraId="4FECFE59" w14:textId="348EAB1D" w:rsidR="00C909F6" w:rsidRPr="00345640" w:rsidRDefault="00C92DD8" w:rsidP="00D5153B">
      <w:pPr>
        <w:pStyle w:val="BodyText"/>
        <w:numPr>
          <w:ilvl w:val="0"/>
          <w:numId w:val="25"/>
        </w:numPr>
        <w:spacing w:line="360" w:lineRule="auto"/>
        <w:jc w:val="both"/>
        <w:rPr>
          <w:rFonts w:ascii="Arial" w:hAnsi="Arial" w:cs="Arial"/>
        </w:rPr>
      </w:pPr>
      <w:r>
        <w:rPr>
          <w:rFonts w:ascii="Arial" w:hAnsi="Arial" w:cs="Arial"/>
        </w:rPr>
        <w:t>Maßnahmen, Entscheidungen und Änderungen, die die Nachsorge, Stilllegung, den Betrieb oder sonstige Belange im Zusammenhang mit den von der Gesellschaft oder einer verbundenen Gesellschaft betriebenen oder verwalteten Deponien betreffen.</w:t>
      </w:r>
    </w:p>
    <w:p w14:paraId="6FEA1808" w14:textId="37B1C237" w:rsidR="003B5BE6" w:rsidRPr="00345640" w:rsidRDefault="003B5BE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 xml:space="preserve">Die Gesellschafterversammlung kann allen oder einzelnen Geschäftsführern Weisungen erteilen. Die Gesellschafterversammlung kann ferner durch Beschluss – auch einzelnen Geschäftsführern gegenüber – einen Katalog von Geschäften und Maßnahmen aufstellen, ändern oder wieder aufheben, zu deren Vornahme die Geschäftsführung der </w:t>
      </w:r>
      <w:r w:rsidRPr="00345640">
        <w:rPr>
          <w:rFonts w:ascii="Arial" w:hAnsi="Arial" w:cs="Arial"/>
        </w:rPr>
        <w:lastRenderedPageBreak/>
        <w:t xml:space="preserve">vorherigen Einwilligung der Gesellschafterversammlung bedarf. Ein erster Katalog zustimmungsbedürftiger Geschäfte ist diesem Gesellschaftsvertrag als </w:t>
      </w:r>
      <w:r w:rsidR="00037CC1">
        <w:rPr>
          <w:rFonts w:ascii="Arial" w:hAnsi="Arial" w:cs="Arial"/>
          <w:b/>
          <w:bCs/>
        </w:rPr>
        <w:t>Anlage</w:t>
      </w:r>
      <w:r w:rsidR="00037CC1" w:rsidRPr="00D3119A">
        <w:rPr>
          <w:rFonts w:ascii="Arial" w:hAnsi="Arial" w:cs="Arial"/>
          <w:b/>
          <w:bCs/>
        </w:rPr>
        <w:t xml:space="preserve"> </w:t>
      </w:r>
      <w:r w:rsidRPr="00D3119A">
        <w:rPr>
          <w:rFonts w:ascii="Arial" w:hAnsi="Arial" w:cs="Arial"/>
          <w:b/>
          <w:bCs/>
        </w:rPr>
        <w:t>1</w:t>
      </w:r>
      <w:r w:rsidRPr="00345640">
        <w:rPr>
          <w:rFonts w:ascii="Arial" w:hAnsi="Arial" w:cs="Arial"/>
        </w:rPr>
        <w:t xml:space="preserve"> beigefügt und gilt mit Inkrafttreten dieses Gesellschaftsvertrages als beschlossen.</w:t>
      </w:r>
    </w:p>
    <w:p w14:paraId="5F10F1EE" w14:textId="037FE90F" w:rsidR="00C909F6" w:rsidRPr="00345640" w:rsidRDefault="00C909F6" w:rsidP="00D5153B">
      <w:pPr>
        <w:pStyle w:val="BodyText"/>
        <w:numPr>
          <w:ilvl w:val="0"/>
          <w:numId w:val="24"/>
        </w:numPr>
        <w:spacing w:line="360" w:lineRule="auto"/>
        <w:ind w:left="851" w:hanging="785"/>
        <w:jc w:val="both"/>
        <w:rPr>
          <w:rFonts w:ascii="Arial" w:hAnsi="Arial" w:cs="Arial"/>
        </w:rPr>
      </w:pPr>
      <w:r w:rsidRPr="00345640">
        <w:rPr>
          <w:rFonts w:ascii="Arial" w:hAnsi="Arial" w:cs="Arial"/>
        </w:rPr>
        <w:t xml:space="preserve">Ein Katalog gemäß Abs. 3 ist nicht formeller satzungsmäßiger Bestandteil der Satzung, sondern eine interne bindende Richtlinie für die Geschäftsführung. Der Katalog kann daher durch einen Beschluss der Gesellschafter ohne Einhaltung der für eine Gesellschaftsvertragsänderung vorgeschriebenen Formvorschriften </w:t>
      </w:r>
      <w:r w:rsidR="009023EE" w:rsidRPr="00345640">
        <w:rPr>
          <w:rFonts w:ascii="Arial" w:hAnsi="Arial" w:cs="Arial"/>
        </w:rPr>
        <w:t>–</w:t>
      </w:r>
      <w:r w:rsidRPr="00345640">
        <w:rPr>
          <w:rFonts w:ascii="Arial" w:hAnsi="Arial" w:cs="Arial"/>
        </w:rPr>
        <w:t xml:space="preserve"> auch</w:t>
      </w:r>
      <w:r w:rsidR="009023EE" w:rsidRPr="00345640">
        <w:rPr>
          <w:rFonts w:ascii="Arial" w:hAnsi="Arial" w:cs="Arial"/>
        </w:rPr>
        <w:t xml:space="preserve"> </w:t>
      </w:r>
      <w:r w:rsidRPr="00345640">
        <w:rPr>
          <w:rFonts w:ascii="Arial" w:hAnsi="Arial" w:cs="Arial"/>
        </w:rPr>
        <w:t xml:space="preserve">einzelnen Geschäftsführern gegenüber </w:t>
      </w:r>
      <w:r w:rsidR="009023EE" w:rsidRPr="00345640">
        <w:rPr>
          <w:rFonts w:ascii="Arial" w:hAnsi="Arial" w:cs="Arial"/>
        </w:rPr>
        <w:t>–</w:t>
      </w:r>
      <w:r w:rsidRPr="00345640">
        <w:rPr>
          <w:rFonts w:ascii="Arial" w:hAnsi="Arial" w:cs="Arial"/>
        </w:rPr>
        <w:t xml:space="preserve"> erweitert, beschränkt oder aufgehoben werden.</w:t>
      </w:r>
    </w:p>
    <w:p w14:paraId="281E24DC" w14:textId="6B0C6F1B" w:rsidR="00C909F6" w:rsidRPr="00345640" w:rsidRDefault="00C909F6" w:rsidP="001B5938">
      <w:pPr>
        <w:pStyle w:val="Heading1"/>
        <w:ind w:left="851" w:hanging="851"/>
        <w:rPr>
          <w:rFonts w:cs="Arial"/>
        </w:rPr>
      </w:pPr>
      <w:bookmarkStart w:id="8" w:name="_Toc231673594"/>
      <w:r w:rsidRPr="00345640">
        <w:rPr>
          <w:rFonts w:cs="Arial"/>
        </w:rPr>
        <w:t>Gesellschafterbeschlüsse</w:t>
      </w:r>
      <w:bookmarkEnd w:id="8"/>
    </w:p>
    <w:p w14:paraId="2778C6E4" w14:textId="4D4FD8AA" w:rsidR="00C909F6" w:rsidRPr="00345640" w:rsidRDefault="00C909F6"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Sofern im Gesetz und/oder in diesem Gesellschaftsvertrag nichts anderes vorgesehen ist, werden Gesellschafterbeschlüsse mit</w:t>
      </w:r>
      <w:r w:rsidR="00680579">
        <w:rPr>
          <w:rFonts w:ascii="Arial" w:hAnsi="Arial" w:cs="Arial"/>
        </w:rPr>
        <w:t xml:space="preserve"> 75 %</w:t>
      </w:r>
      <w:r w:rsidRPr="00345640">
        <w:rPr>
          <w:rFonts w:ascii="Arial" w:hAnsi="Arial" w:cs="Arial"/>
        </w:rPr>
        <w:t xml:space="preserve"> </w:t>
      </w:r>
      <w:r w:rsidR="00680579">
        <w:rPr>
          <w:rFonts w:ascii="Arial" w:hAnsi="Arial" w:cs="Arial"/>
        </w:rPr>
        <w:t>d</w:t>
      </w:r>
      <w:r w:rsidRPr="00345640">
        <w:rPr>
          <w:rFonts w:ascii="Arial" w:hAnsi="Arial" w:cs="Arial"/>
        </w:rPr>
        <w:t>er abgegebenen Stimmen gefasst. Stimmenthaltungen und ungültige Stimmen gelten als nicht abgegebene Stimmen.</w:t>
      </w:r>
    </w:p>
    <w:p w14:paraId="5F72F0CB" w14:textId="4F1A7D59" w:rsidR="00C909F6" w:rsidRPr="00345640" w:rsidRDefault="00C909F6"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Die Gesellschafter stimmen in eigenen Angelegenheiten mit ab. Dies gilt nicht, soweit §</w:t>
      </w:r>
      <w:r w:rsidR="003A00FC" w:rsidRPr="00345640">
        <w:rPr>
          <w:rFonts w:ascii="Arial" w:hAnsi="Arial" w:cs="Arial"/>
        </w:rPr>
        <w:t> 47 </w:t>
      </w:r>
      <w:r w:rsidRPr="00345640">
        <w:rPr>
          <w:rFonts w:ascii="Arial" w:hAnsi="Arial" w:cs="Arial"/>
        </w:rPr>
        <w:t>Abs</w:t>
      </w:r>
      <w:r w:rsidR="003A00FC" w:rsidRPr="00345640">
        <w:rPr>
          <w:rFonts w:ascii="Arial" w:hAnsi="Arial" w:cs="Arial"/>
        </w:rPr>
        <w:t>. 4 </w:t>
      </w:r>
      <w:r w:rsidRPr="00345640">
        <w:rPr>
          <w:rFonts w:ascii="Arial" w:hAnsi="Arial" w:cs="Arial"/>
        </w:rPr>
        <w:t>GmbHG zwingend oder dieser Vertrag ausdrücklich etwas anderes bestimmen.</w:t>
      </w:r>
    </w:p>
    <w:p w14:paraId="558432C4" w14:textId="4EAF3A4C" w:rsidR="00410095" w:rsidRPr="00345640" w:rsidRDefault="00410095" w:rsidP="00D5153B">
      <w:pPr>
        <w:pStyle w:val="BodyText"/>
        <w:numPr>
          <w:ilvl w:val="0"/>
          <w:numId w:val="26"/>
        </w:numPr>
        <w:spacing w:line="360" w:lineRule="auto"/>
        <w:ind w:left="851" w:hanging="785"/>
        <w:jc w:val="both"/>
        <w:rPr>
          <w:rFonts w:ascii="Arial" w:hAnsi="Arial" w:cs="Arial"/>
        </w:rPr>
      </w:pPr>
      <w:r w:rsidRPr="00345640">
        <w:rPr>
          <w:rFonts w:ascii="Arial" w:hAnsi="Arial" w:cs="Arial"/>
        </w:rPr>
        <w:t>Je</w:t>
      </w:r>
      <w:r w:rsidR="00166C06">
        <w:rPr>
          <w:rFonts w:ascii="Arial" w:hAnsi="Arial" w:cs="Arial"/>
        </w:rPr>
        <w:t xml:space="preserve"> EUR</w:t>
      </w:r>
      <w:r w:rsidRPr="00345640">
        <w:rPr>
          <w:rFonts w:ascii="Arial" w:hAnsi="Arial" w:cs="Arial"/>
        </w:rPr>
        <w:t xml:space="preserve"> 1,00 eines Geschäftsanteils gewährt eine Stimme.</w:t>
      </w:r>
    </w:p>
    <w:p w14:paraId="6E39A8A6" w14:textId="5BA470C2" w:rsidR="00C909F6" w:rsidRPr="00345640" w:rsidRDefault="00C909F6" w:rsidP="006907D3">
      <w:pPr>
        <w:pStyle w:val="Heading1"/>
        <w:rPr>
          <w:rFonts w:cs="Arial"/>
        </w:rPr>
      </w:pPr>
      <w:bookmarkStart w:id="9" w:name="_Toc231673595"/>
      <w:r w:rsidRPr="00345640">
        <w:rPr>
          <w:rFonts w:cs="Arial"/>
        </w:rPr>
        <w:t>Aufsichtsrat</w:t>
      </w:r>
      <w:bookmarkEnd w:id="9"/>
    </w:p>
    <w:p w14:paraId="400A4E32" w14:textId="7EAE1AA7" w:rsidR="002A6254" w:rsidRPr="00345640" w:rsidRDefault="00C909F6"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 xml:space="preserve">Der Aufsichtsrat besteht aus </w:t>
      </w:r>
      <w:r w:rsidRPr="00345640">
        <w:rPr>
          <w:rFonts w:ascii="Arial" w:hAnsi="Arial" w:cs="Arial"/>
          <w:highlight w:val="yellow"/>
        </w:rPr>
        <w:t>[●]</w:t>
      </w:r>
      <w:r w:rsidRPr="00345640">
        <w:rPr>
          <w:rFonts w:ascii="Arial" w:hAnsi="Arial" w:cs="Arial"/>
        </w:rPr>
        <w:t xml:space="preserve"> Mitgliedern und setzt sich zusammen aus</w:t>
      </w:r>
    </w:p>
    <w:p w14:paraId="5262C9DC" w14:textId="5208EEC7" w:rsidR="002A6254" w:rsidRPr="00345640" w:rsidRDefault="000A7CCA" w:rsidP="00D5153B">
      <w:pPr>
        <w:pStyle w:val="BodyText"/>
        <w:numPr>
          <w:ilvl w:val="0"/>
          <w:numId w:val="27"/>
        </w:numPr>
        <w:spacing w:line="360" w:lineRule="auto"/>
        <w:jc w:val="both"/>
        <w:rPr>
          <w:rFonts w:ascii="Arial" w:hAnsi="Arial" w:cs="Arial"/>
        </w:rPr>
      </w:pPr>
      <w:r w:rsidRPr="00345640">
        <w:rPr>
          <w:rFonts w:ascii="Arial" w:hAnsi="Arial" w:cs="Arial"/>
          <w:highlight w:val="yellow"/>
        </w:rPr>
        <w:t>[</w:t>
      </w:r>
      <w:r>
        <w:rPr>
          <w:rFonts w:ascii="Arial" w:hAnsi="Arial" w:cs="Arial"/>
          <w:highlight w:val="yellow"/>
        </w:rPr>
        <w:t>5</w:t>
      </w:r>
      <w:r w:rsidRPr="00345640">
        <w:rPr>
          <w:rFonts w:ascii="Arial" w:hAnsi="Arial" w:cs="Arial"/>
          <w:highlight w:val="yellow"/>
        </w:rPr>
        <w:t>]</w:t>
      </w:r>
      <w:r w:rsidRPr="00345640">
        <w:rPr>
          <w:rFonts w:ascii="Arial" w:hAnsi="Arial" w:cs="Arial"/>
        </w:rPr>
        <w:t xml:space="preserve"> </w:t>
      </w:r>
      <w:r w:rsidR="00C909F6" w:rsidRPr="00345640">
        <w:rPr>
          <w:rFonts w:ascii="Arial" w:hAnsi="Arial" w:cs="Arial"/>
        </w:rPr>
        <w:t xml:space="preserve">vom Märkischen Kreis entsandten </w:t>
      </w:r>
      <w:r w:rsidR="000D5AA4" w:rsidRPr="00345640">
        <w:rPr>
          <w:rFonts w:ascii="Arial" w:hAnsi="Arial" w:cs="Arial"/>
        </w:rPr>
        <w:t xml:space="preserve">und an seine </w:t>
      </w:r>
      <w:r w:rsidR="008134C1" w:rsidRPr="00345640">
        <w:rPr>
          <w:rFonts w:ascii="Arial" w:hAnsi="Arial" w:cs="Arial"/>
        </w:rPr>
        <w:t xml:space="preserve">Weisungen gebundenen </w:t>
      </w:r>
      <w:r w:rsidR="00C909F6" w:rsidRPr="00345640">
        <w:rPr>
          <w:rFonts w:ascii="Arial" w:hAnsi="Arial" w:cs="Arial"/>
        </w:rPr>
        <w:t>Mitgliedern</w:t>
      </w:r>
      <w:r w:rsidR="00CB39A3" w:rsidRPr="00345640">
        <w:rPr>
          <w:rFonts w:ascii="Arial" w:hAnsi="Arial" w:cs="Arial"/>
        </w:rPr>
        <w:t>,</w:t>
      </w:r>
    </w:p>
    <w:p w14:paraId="65DC5684" w14:textId="3B7075DD" w:rsidR="002A6254" w:rsidRPr="00345640" w:rsidRDefault="000A7CCA" w:rsidP="00D5153B">
      <w:pPr>
        <w:pStyle w:val="BodyText"/>
        <w:numPr>
          <w:ilvl w:val="0"/>
          <w:numId w:val="27"/>
        </w:numPr>
        <w:spacing w:line="360" w:lineRule="auto"/>
        <w:jc w:val="both"/>
        <w:rPr>
          <w:rFonts w:ascii="Arial" w:hAnsi="Arial" w:cs="Arial"/>
        </w:rPr>
      </w:pPr>
      <w:r w:rsidRPr="00345640">
        <w:rPr>
          <w:rFonts w:ascii="Arial" w:hAnsi="Arial" w:cs="Arial"/>
          <w:highlight w:val="yellow"/>
        </w:rPr>
        <w:t>[</w:t>
      </w:r>
      <w:r>
        <w:rPr>
          <w:rFonts w:ascii="Arial" w:hAnsi="Arial" w:cs="Arial"/>
          <w:highlight w:val="yellow"/>
        </w:rPr>
        <w:t>10</w:t>
      </w:r>
      <w:r w:rsidRPr="00345640">
        <w:rPr>
          <w:rFonts w:ascii="Arial" w:hAnsi="Arial" w:cs="Arial"/>
          <w:highlight w:val="yellow"/>
        </w:rPr>
        <w:t>]</w:t>
      </w:r>
      <w:r w:rsidRPr="00345640">
        <w:rPr>
          <w:rFonts w:ascii="Arial" w:hAnsi="Arial" w:cs="Arial"/>
        </w:rPr>
        <w:t xml:space="preserve"> </w:t>
      </w:r>
      <w:r w:rsidR="00C909F6" w:rsidRPr="00345640">
        <w:rPr>
          <w:rFonts w:ascii="Arial" w:hAnsi="Arial" w:cs="Arial"/>
        </w:rPr>
        <w:t xml:space="preserve">vom </w:t>
      </w:r>
      <w:r w:rsidR="00FA4ADC">
        <w:rPr>
          <w:rFonts w:ascii="Arial" w:hAnsi="Arial" w:cs="Arial"/>
        </w:rPr>
        <w:t>[</w:t>
      </w:r>
      <w:r w:rsidR="008A4DB8" w:rsidRPr="00FA4ADC">
        <w:rPr>
          <w:rFonts w:ascii="Arial" w:hAnsi="Arial" w:cs="Arial"/>
          <w:highlight w:val="yellow"/>
        </w:rPr>
        <w:t>Partner</w:t>
      </w:r>
      <w:r w:rsidR="00FA4ADC">
        <w:rPr>
          <w:rFonts w:ascii="Arial" w:hAnsi="Arial" w:cs="Arial"/>
        </w:rPr>
        <w:t>]</w:t>
      </w:r>
      <w:r w:rsidR="008A4DB8" w:rsidRPr="00345640">
        <w:rPr>
          <w:rFonts w:ascii="Arial" w:hAnsi="Arial" w:cs="Arial"/>
        </w:rPr>
        <w:t xml:space="preserve"> </w:t>
      </w:r>
      <w:r w:rsidR="00C909F6" w:rsidRPr="00345640">
        <w:rPr>
          <w:rFonts w:ascii="Arial" w:hAnsi="Arial" w:cs="Arial"/>
        </w:rPr>
        <w:t>entsandten Mitgliedern</w:t>
      </w:r>
      <w:r w:rsidR="00CB39A3" w:rsidRPr="00345640">
        <w:rPr>
          <w:rFonts w:ascii="Arial" w:hAnsi="Arial" w:cs="Arial"/>
        </w:rPr>
        <w:t>,</w:t>
      </w:r>
      <w:r w:rsidR="00C909F6" w:rsidRPr="00345640">
        <w:rPr>
          <w:rFonts w:ascii="Arial" w:hAnsi="Arial" w:cs="Arial"/>
        </w:rPr>
        <w:t xml:space="preserve"> sowie</w:t>
      </w:r>
    </w:p>
    <w:p w14:paraId="453CC20A" w14:textId="1E34CE5B" w:rsidR="00D71099" w:rsidRPr="00345640" w:rsidRDefault="00D71099" w:rsidP="00D5153B">
      <w:pPr>
        <w:pStyle w:val="BodyText"/>
        <w:numPr>
          <w:ilvl w:val="0"/>
          <w:numId w:val="27"/>
        </w:numPr>
        <w:spacing w:line="360" w:lineRule="auto"/>
        <w:jc w:val="both"/>
        <w:rPr>
          <w:rFonts w:ascii="Arial" w:hAnsi="Arial" w:cs="Arial"/>
        </w:rPr>
      </w:pPr>
      <w:r w:rsidRPr="00345640">
        <w:rPr>
          <w:rFonts w:ascii="Arial" w:hAnsi="Arial" w:cs="Arial"/>
          <w:highlight w:val="yellow"/>
        </w:rPr>
        <w:t>[</w:t>
      </w:r>
      <w:r>
        <w:rPr>
          <w:rFonts w:ascii="Arial" w:hAnsi="Arial" w:cs="Arial"/>
          <w:highlight w:val="yellow"/>
        </w:rPr>
        <w:t>2</w:t>
      </w:r>
      <w:r w:rsidRPr="00345640">
        <w:rPr>
          <w:rFonts w:ascii="Arial" w:hAnsi="Arial" w:cs="Arial"/>
          <w:highlight w:val="yellow"/>
        </w:rPr>
        <w:t>]</w:t>
      </w:r>
      <w:r w:rsidRPr="00345640">
        <w:rPr>
          <w:rFonts w:ascii="Arial" w:hAnsi="Arial" w:cs="Arial"/>
        </w:rPr>
        <w:t xml:space="preserve"> Vertretern der Arbeitnehmer der Gesellschaft, die </w:t>
      </w:r>
      <w:r w:rsidR="000955B6">
        <w:rPr>
          <w:rFonts w:ascii="Arial" w:hAnsi="Arial" w:cs="Arial"/>
        </w:rPr>
        <w:t>entsprechend dem Leitbild</w:t>
      </w:r>
      <w:r w:rsidRPr="00345640">
        <w:rPr>
          <w:rFonts w:ascii="Arial" w:hAnsi="Arial" w:cs="Arial"/>
        </w:rPr>
        <w:t xml:space="preserve"> des § 108a GO NRW bestellt werden.</w:t>
      </w:r>
    </w:p>
    <w:p w14:paraId="1269609B" w14:textId="77777777" w:rsidR="00AE5BE1" w:rsidRDefault="00AE5BE1"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 xml:space="preserve">Der Aufsichtsrat wählt aus seiner Mitte den Vorsitzenden sowie einen oder mehrere stellvertretende Vorsitzende und bestimmt einen Schriftführer. Zum Vorsitzenden wie auch zum 2. </w:t>
      </w:r>
      <w:r w:rsidRPr="002E6306">
        <w:rPr>
          <w:rFonts w:ascii="Arial" w:hAnsi="Arial" w:cs="Arial"/>
        </w:rPr>
        <w:t xml:space="preserve">stellvertretenden Vorsitzenden müssen Mitglieder des Aufsichtsrates gewählt werden, die die vom </w:t>
      </w:r>
      <w:r>
        <w:rPr>
          <w:rFonts w:ascii="Arial" w:hAnsi="Arial" w:cs="Arial"/>
        </w:rPr>
        <w:t>[</w:t>
      </w:r>
      <w:r w:rsidRPr="00FA4ADC">
        <w:rPr>
          <w:rFonts w:ascii="Arial" w:hAnsi="Arial" w:cs="Arial"/>
          <w:highlight w:val="yellow"/>
        </w:rPr>
        <w:t>Partner</w:t>
      </w:r>
      <w:r>
        <w:rPr>
          <w:rFonts w:ascii="Arial" w:hAnsi="Arial" w:cs="Arial"/>
        </w:rPr>
        <w:t>]</w:t>
      </w:r>
      <w:r w:rsidRPr="002E6306">
        <w:rPr>
          <w:rFonts w:ascii="Arial" w:hAnsi="Arial" w:cs="Arial"/>
        </w:rPr>
        <w:t xml:space="preserve"> entsandten Mitglieder vorgeschlagen haben. Zum 1. stellvertretenden Vorsitzenden muss ein Mitglied des Aufsichtsrates gewählt werden, </w:t>
      </w:r>
      <w:proofErr w:type="gramStart"/>
      <w:r w:rsidRPr="002E6306">
        <w:rPr>
          <w:rFonts w:ascii="Arial" w:hAnsi="Arial" w:cs="Arial"/>
        </w:rPr>
        <w:t>das</w:t>
      </w:r>
      <w:proofErr w:type="gramEnd"/>
      <w:r w:rsidRPr="002E6306">
        <w:rPr>
          <w:rFonts w:ascii="Arial" w:hAnsi="Arial" w:cs="Arial"/>
        </w:rPr>
        <w:t xml:space="preserve"> die </w:t>
      </w:r>
      <w:r>
        <w:rPr>
          <w:rFonts w:ascii="Arial" w:hAnsi="Arial" w:cs="Arial"/>
        </w:rPr>
        <w:t xml:space="preserve">vom </w:t>
      </w:r>
      <w:r w:rsidRPr="002E6306">
        <w:rPr>
          <w:rFonts w:ascii="Arial" w:hAnsi="Arial" w:cs="Arial"/>
        </w:rPr>
        <w:t xml:space="preserve">Märkischen Kreis entsandten Mitglieder vorgeschlagen haben. Der Vorsitzende sowie die stellvertretenden Vorsitzenden bilden das Präsidium des Aufsichtsrates. Die Amtszeit des ersten Aufsichtsrates beginnt, wenn sämtliche Mitglieder entsandt sind. Der </w:t>
      </w:r>
      <w:r w:rsidRPr="002E6306">
        <w:rPr>
          <w:rFonts w:ascii="Arial" w:hAnsi="Arial" w:cs="Arial"/>
        </w:rPr>
        <w:lastRenderedPageBreak/>
        <w:t xml:space="preserve">Märkische Kreis sowie der </w:t>
      </w:r>
      <w:r>
        <w:rPr>
          <w:rFonts w:ascii="Arial" w:hAnsi="Arial" w:cs="Arial"/>
        </w:rPr>
        <w:t>[</w:t>
      </w:r>
      <w:r w:rsidRPr="00FA4ADC">
        <w:rPr>
          <w:rFonts w:ascii="Arial" w:hAnsi="Arial" w:cs="Arial"/>
          <w:highlight w:val="yellow"/>
        </w:rPr>
        <w:t>Partner</w:t>
      </w:r>
      <w:r>
        <w:rPr>
          <w:rFonts w:ascii="Arial" w:hAnsi="Arial" w:cs="Arial"/>
        </w:rPr>
        <w:t>]</w:t>
      </w:r>
      <w:r w:rsidRPr="002E6306">
        <w:rPr>
          <w:rFonts w:ascii="Arial" w:hAnsi="Arial" w:cs="Arial"/>
        </w:rPr>
        <w:t xml:space="preserve"> sind berechtigt, jederzeit alle oder einzelne der von ihnen jeweils in den Aufsichtsrat entsandten</w:t>
      </w:r>
      <w:r w:rsidRPr="00345640">
        <w:rPr>
          <w:rFonts w:ascii="Arial" w:hAnsi="Arial" w:cs="Arial"/>
        </w:rPr>
        <w:t xml:space="preserve"> Personen als Mitglieder des Aufsichtsrates abzuberufen, sofern sie gleichzeitig neue Mitglieder des Aufsichtsrates entsenden.</w:t>
      </w:r>
    </w:p>
    <w:p w14:paraId="693D0508" w14:textId="5E292905" w:rsidR="00EF0CD1" w:rsidRPr="00345640" w:rsidRDefault="005A0870" w:rsidP="00D5153B">
      <w:pPr>
        <w:pStyle w:val="BodyText"/>
        <w:numPr>
          <w:ilvl w:val="0"/>
          <w:numId w:val="28"/>
        </w:numPr>
        <w:spacing w:line="360" w:lineRule="auto"/>
        <w:ind w:left="851" w:hanging="785"/>
        <w:jc w:val="both"/>
        <w:rPr>
          <w:rFonts w:ascii="Arial" w:hAnsi="Arial" w:cs="Arial"/>
        </w:rPr>
      </w:pPr>
      <w:r w:rsidRPr="005A0870">
        <w:rPr>
          <w:rFonts w:ascii="Arial" w:hAnsi="Arial" w:cs="Arial"/>
        </w:rPr>
        <w:t>Soweit der Kämmerer des Märkischen Kreises nicht bereits als stimmberechtigtes Aufsichtsratsmitglied entsandt wurde, gehört er dem Aufsichtsrat als geborenes, beratendes Aufsichtsratsmitglied ohne Stimmrecht an. Als beratendes Mitglied unterliegt der Kämmerer denselben Rechten und Pflichten wie die stimmberechtigten Aufsichtsratsmitglieder, soweit nicht das Stimmrecht betroffen ist, insbesondere hat er ein uneingeschränktes Teilnahme- und Rederecht.</w:t>
      </w:r>
    </w:p>
    <w:p w14:paraId="23763906" w14:textId="17A7FC19" w:rsidR="00C909F6" w:rsidRPr="00345640" w:rsidRDefault="00C909F6"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Die Amtszeit eines entsandten Mitgliedes des Aufsichtsrates beginnt mit seiner Entsendung und endet mit dem Tage seiner Abberufung durch den entsendenden Gesellschafter, der Niederlegung des Amtes durch das jeweilige Mitglied des Aufsichtsrates oder dem Tode des jeweiligen Mitgliedes des Aufsichtsrates.</w:t>
      </w:r>
    </w:p>
    <w:p w14:paraId="0976624A" w14:textId="77777777" w:rsidR="00C909F6" w:rsidRPr="00345640" w:rsidRDefault="00C909F6"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Abwesende Mitglieder des Aufsichtsrates können dadurch an der Beschlussfassung des Aufsichtsrates teilnehmen, dass sie in der Sitzung schriftliche Stimmabgaben durch ein anderes Mitglied des Aufsichtsrates überreichen lassen.</w:t>
      </w:r>
    </w:p>
    <w:p w14:paraId="7008C312" w14:textId="4E7F960A" w:rsidR="00E548EC" w:rsidRPr="00386E26" w:rsidRDefault="00E548EC" w:rsidP="00386E26">
      <w:pPr>
        <w:pStyle w:val="BodyText"/>
        <w:numPr>
          <w:ilvl w:val="0"/>
          <w:numId w:val="28"/>
        </w:numPr>
        <w:spacing w:line="360" w:lineRule="auto"/>
        <w:ind w:left="851" w:hanging="785"/>
        <w:jc w:val="both"/>
        <w:rPr>
          <w:rFonts w:ascii="Arial" w:hAnsi="Arial" w:cs="Arial"/>
        </w:rPr>
      </w:pPr>
      <w:r w:rsidRPr="00345640">
        <w:rPr>
          <w:rFonts w:ascii="Arial" w:hAnsi="Arial" w:cs="Arial"/>
        </w:rPr>
        <w:t xml:space="preserve">Der Aufsichtsrat tritt auf Verlangen der Geschäftsführung zusammen, sobald es die Geschäfte erfordern, mindestens aber zweimal innerhalb eines Geschäftsjahres der Gesellschaft. </w:t>
      </w:r>
      <w:r w:rsidR="00F51555" w:rsidRPr="00F51555">
        <w:rPr>
          <w:rFonts w:ascii="Arial" w:hAnsi="Arial" w:cs="Arial"/>
        </w:rPr>
        <w:t>Der Aufsichtsrat wird schriftlich, in elektronischer Form, in Textform, durch Telefax, durch sonstige elektronische Kommunikationsmittel wie z.B. E</w:t>
      </w:r>
      <w:r w:rsidR="00F51555">
        <w:rPr>
          <w:rFonts w:ascii="Arial" w:hAnsi="Arial" w:cs="Arial"/>
        </w:rPr>
        <w:t>-M</w:t>
      </w:r>
      <w:r w:rsidR="00F51555" w:rsidRPr="00F51555">
        <w:rPr>
          <w:rFonts w:ascii="Arial" w:hAnsi="Arial" w:cs="Arial"/>
        </w:rPr>
        <w:t xml:space="preserve">ail, durch ein Gremieninformationssystem oder durch Brief mittels Zustellung durch einen Postdienstleister oder einen Boten, mit einer Frist von </w:t>
      </w:r>
      <w:r w:rsidR="00386E26">
        <w:rPr>
          <w:rFonts w:ascii="Arial" w:hAnsi="Arial" w:cs="Arial"/>
        </w:rPr>
        <w:t>zwei</w:t>
      </w:r>
      <w:r w:rsidR="00F51555" w:rsidRPr="00F51555">
        <w:rPr>
          <w:rFonts w:ascii="Arial" w:hAnsi="Arial" w:cs="Arial"/>
        </w:rPr>
        <w:t xml:space="preserve"> Wochen von der Geschäftsführung im Einvernehmen mit dem Vorsitzenden einberufen. Unberührt hiervon bleibt die Einberufung nach </w:t>
      </w:r>
      <w:r w:rsidR="00386E26">
        <w:rPr>
          <w:rFonts w:ascii="Arial" w:hAnsi="Arial" w:cs="Arial"/>
        </w:rPr>
        <w:t xml:space="preserve">§ </w:t>
      </w:r>
      <w:r w:rsidR="00F51555" w:rsidRPr="00F51555">
        <w:rPr>
          <w:rFonts w:ascii="Arial" w:hAnsi="Arial" w:cs="Arial"/>
        </w:rPr>
        <w:t>110 Abs. 2 AktG</w:t>
      </w:r>
      <w:r w:rsidR="008B323B">
        <w:rPr>
          <w:rFonts w:ascii="Arial" w:hAnsi="Arial" w:cs="Arial"/>
        </w:rPr>
        <w:t>.</w:t>
      </w:r>
      <w:r w:rsidR="00F51555" w:rsidRPr="00F51555">
        <w:rPr>
          <w:rFonts w:ascii="Arial" w:hAnsi="Arial" w:cs="Arial"/>
        </w:rPr>
        <w:t xml:space="preserve"> Geheime Abstimmungen sind nicht zulässig. Die Aufsichtsratssitzung soll nach Möglichkeit in Präsenz am Sitz der Gesellschaft stattfinden, alternativ kann eine Sitzung präsenzlos per Video- oder Tele</w:t>
      </w:r>
      <w:r w:rsidR="00507926">
        <w:rPr>
          <w:rFonts w:ascii="Arial" w:hAnsi="Arial" w:cs="Arial"/>
        </w:rPr>
        <w:t>fon</w:t>
      </w:r>
      <w:r w:rsidR="00F51555" w:rsidRPr="00F51555">
        <w:rPr>
          <w:rFonts w:ascii="Arial" w:hAnsi="Arial" w:cs="Arial"/>
        </w:rPr>
        <w:t xml:space="preserve">konferenz oder auch als gemischte </w:t>
      </w:r>
      <w:r w:rsidR="00386E26">
        <w:rPr>
          <w:rFonts w:ascii="Arial" w:hAnsi="Arial" w:cs="Arial"/>
        </w:rPr>
        <w:t>–</w:t>
      </w:r>
      <w:r w:rsidR="00F51555" w:rsidRPr="00386E26">
        <w:rPr>
          <w:rFonts w:ascii="Arial" w:hAnsi="Arial" w:cs="Arial"/>
        </w:rPr>
        <w:t xml:space="preserve"> hybride </w:t>
      </w:r>
      <w:r w:rsidR="00386E26">
        <w:rPr>
          <w:rFonts w:ascii="Arial" w:hAnsi="Arial" w:cs="Arial"/>
        </w:rPr>
        <w:t xml:space="preserve">– </w:t>
      </w:r>
      <w:r w:rsidR="00F51555" w:rsidRPr="00386E26">
        <w:rPr>
          <w:rFonts w:ascii="Arial" w:hAnsi="Arial" w:cs="Arial"/>
        </w:rPr>
        <w:t xml:space="preserve">Versammlung (ein Teil der Versammlung tagt in Präsenz, ein Teil gibt seine Stimme per Video/Telefon bzw. in Textform ab) stattfinden. </w:t>
      </w:r>
      <w:r w:rsidRPr="00386E26">
        <w:rPr>
          <w:rFonts w:ascii="Arial" w:hAnsi="Arial" w:cs="Arial"/>
        </w:rPr>
        <w:t>Die Regelung gemäß § 6 Abs. 3 Satz 2 gilt entsprechend. In dringenden Fällen können eine andere Form der Einberufung und eine kürzere Frist gewählt werden.</w:t>
      </w:r>
    </w:p>
    <w:p w14:paraId="6F32B622" w14:textId="67AAD132" w:rsidR="00C909F6" w:rsidRPr="00345640" w:rsidRDefault="00C909F6"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 xml:space="preserve">Über die Sitzungen des Aufsichtsrates ist eine Niederschrift zu fertigen, die der Vorsitzende zu unterzeichnen hat. Die Regelungen gemäß § </w:t>
      </w:r>
      <w:r w:rsidR="000B4F9C" w:rsidRPr="00345640">
        <w:rPr>
          <w:rFonts w:ascii="Arial" w:hAnsi="Arial" w:cs="Arial"/>
        </w:rPr>
        <w:t>6</w:t>
      </w:r>
      <w:r w:rsidRPr="00345640">
        <w:rPr>
          <w:rFonts w:ascii="Arial" w:hAnsi="Arial" w:cs="Arial"/>
        </w:rPr>
        <w:t xml:space="preserve"> Abs. </w:t>
      </w:r>
      <w:r w:rsidR="00601F77" w:rsidRPr="00345640">
        <w:rPr>
          <w:rFonts w:ascii="Arial" w:hAnsi="Arial" w:cs="Arial"/>
        </w:rPr>
        <w:t>8</w:t>
      </w:r>
      <w:r w:rsidRPr="00345640">
        <w:rPr>
          <w:rFonts w:ascii="Arial" w:hAnsi="Arial" w:cs="Arial"/>
        </w:rPr>
        <w:t xml:space="preserve"> und </w:t>
      </w:r>
      <w:r w:rsidR="00601F77" w:rsidRPr="00345640">
        <w:rPr>
          <w:rFonts w:ascii="Arial" w:hAnsi="Arial" w:cs="Arial"/>
        </w:rPr>
        <w:t>9</w:t>
      </w:r>
      <w:r w:rsidRPr="00345640">
        <w:rPr>
          <w:rFonts w:ascii="Arial" w:hAnsi="Arial" w:cs="Arial"/>
        </w:rPr>
        <w:t xml:space="preserve"> gelten entsprechend.</w:t>
      </w:r>
    </w:p>
    <w:p w14:paraId="4B9E5C79" w14:textId="2AF8F48C" w:rsidR="007862CA" w:rsidRDefault="007862CA" w:rsidP="00D5153B">
      <w:pPr>
        <w:pStyle w:val="BodyText"/>
        <w:numPr>
          <w:ilvl w:val="0"/>
          <w:numId w:val="28"/>
        </w:numPr>
        <w:spacing w:line="360" w:lineRule="auto"/>
        <w:ind w:left="851" w:hanging="785"/>
        <w:jc w:val="both"/>
        <w:rPr>
          <w:rFonts w:ascii="Arial" w:hAnsi="Arial" w:cs="Arial"/>
        </w:rPr>
      </w:pPr>
      <w:r w:rsidRPr="00345640">
        <w:rPr>
          <w:rFonts w:ascii="Arial" w:hAnsi="Arial" w:cs="Arial"/>
        </w:rPr>
        <w:t xml:space="preserve">Die Geschäftsführer der </w:t>
      </w:r>
      <w:r w:rsidR="00675B40">
        <w:rPr>
          <w:rFonts w:ascii="Arial" w:hAnsi="Arial" w:cs="Arial"/>
        </w:rPr>
        <w:t>G</w:t>
      </w:r>
      <w:r w:rsidRPr="00345640">
        <w:rPr>
          <w:rFonts w:ascii="Arial" w:hAnsi="Arial" w:cs="Arial"/>
        </w:rPr>
        <w:t xml:space="preserve">esellschaft nehmen an den Sitzungen des Aufsichtsrates teil, sofern der Aufsichtsrat nicht – generell oder hinsichtlich einzelner Tagesordnungspunkte </w:t>
      </w:r>
      <w:r w:rsidRPr="00345640">
        <w:rPr>
          <w:rFonts w:ascii="Arial" w:hAnsi="Arial" w:cs="Arial"/>
        </w:rPr>
        <w:lastRenderedPageBreak/>
        <w:t>– Abweichendes beschließt. Vertreter der Gesellschafter oder Sachverständige sind auf Antrag der Mehrheit der anwesenden Mitglieder des Aufsichtsrates zur Teilnahme an den Sitzungen zuzulassen. Die Erteilung des Wortes an Vertreter der Gesellschafter oder Sachverständige bedarf eines Beschlusses mit einer Mehrheit von 75 % der abgegebenen Stimmen.</w:t>
      </w:r>
    </w:p>
    <w:p w14:paraId="36D6A51B" w14:textId="77777777" w:rsidR="0048752D" w:rsidRPr="0048752D" w:rsidRDefault="0048752D" w:rsidP="0048752D">
      <w:pPr>
        <w:pStyle w:val="BodyText"/>
        <w:numPr>
          <w:ilvl w:val="0"/>
          <w:numId w:val="28"/>
        </w:numPr>
        <w:spacing w:line="360" w:lineRule="auto"/>
        <w:ind w:left="851" w:hanging="785"/>
        <w:jc w:val="both"/>
        <w:rPr>
          <w:rFonts w:ascii="Arial" w:hAnsi="Arial" w:cs="Arial"/>
        </w:rPr>
      </w:pPr>
      <w:r w:rsidRPr="0048752D">
        <w:rPr>
          <w:rFonts w:ascii="Arial" w:hAnsi="Arial" w:cs="Arial"/>
        </w:rPr>
        <w:t>Die vom Märkischen Kreis in den Aufsichtsrat entsandten Mitglieder unterliegen einem Weisungsrecht des Märkischen Kreises. Die Mitglieder des Aufsichtsrates, die vom Märkischen Kreis entsandt wurden, sind an die Weisungen des Märkischen Kreises gebunden und haben bei der Ausübung ihres Stimmrechts im Aufsichtsrat den Weisungen des Märkischen Kreises Folge zu leisten.</w:t>
      </w:r>
    </w:p>
    <w:p w14:paraId="38845FC4" w14:textId="6F307ADB" w:rsidR="00C909F6" w:rsidRPr="00345640" w:rsidRDefault="00C909F6" w:rsidP="006907D3">
      <w:pPr>
        <w:pStyle w:val="Heading1"/>
        <w:rPr>
          <w:rFonts w:cs="Arial"/>
        </w:rPr>
      </w:pPr>
      <w:bookmarkStart w:id="10" w:name="_Toc231673596"/>
      <w:r w:rsidRPr="00345640">
        <w:rPr>
          <w:rFonts w:cs="Arial"/>
        </w:rPr>
        <w:t>Aufgaben des Aufsichtsrates</w:t>
      </w:r>
      <w:bookmarkEnd w:id="10"/>
    </w:p>
    <w:p w14:paraId="495AB2E7" w14:textId="2A00980E" w:rsidR="00C909F6" w:rsidRPr="00345640" w:rsidRDefault="00C909F6" w:rsidP="00D5153B">
      <w:pPr>
        <w:pStyle w:val="BodyText"/>
        <w:numPr>
          <w:ilvl w:val="0"/>
          <w:numId w:val="49"/>
        </w:numPr>
        <w:spacing w:line="360" w:lineRule="auto"/>
        <w:ind w:left="851" w:hanging="785"/>
        <w:jc w:val="both"/>
        <w:rPr>
          <w:rFonts w:ascii="Arial" w:hAnsi="Arial" w:cs="Arial"/>
        </w:rPr>
      </w:pPr>
      <w:r w:rsidRPr="00345640">
        <w:rPr>
          <w:rFonts w:ascii="Arial" w:hAnsi="Arial" w:cs="Arial"/>
        </w:rPr>
        <w:t>Der Aufsichtsrat berät und überwacht die Geschäftsführung. Die Befugnisse des Aufsichtsrates richten sich nach dem gesetzlichen Leitbild. Soweit in diesem Gesellschaftsvertrag keine abweichenden Bestimmungen getroffen sind oder gesetzlich zwingend Abweichendes gilt, sind die Bestimmungen des § 52 GmbHG i.V.m. den in jener Bestimmung zitierten Bestimmungen des AktG auf den Aufsichtsrat der Gesellschaft entsprechend anzuwenden.</w:t>
      </w:r>
    </w:p>
    <w:p w14:paraId="378E1372" w14:textId="77777777" w:rsidR="00C909F6" w:rsidRPr="00345640" w:rsidRDefault="00C909F6" w:rsidP="00D5153B">
      <w:pPr>
        <w:pStyle w:val="BodyText"/>
        <w:numPr>
          <w:ilvl w:val="0"/>
          <w:numId w:val="49"/>
        </w:numPr>
        <w:spacing w:line="360" w:lineRule="auto"/>
        <w:ind w:left="851" w:hanging="785"/>
        <w:jc w:val="both"/>
        <w:rPr>
          <w:rFonts w:ascii="Arial" w:hAnsi="Arial" w:cs="Arial"/>
        </w:rPr>
      </w:pPr>
      <w:r w:rsidRPr="00345640">
        <w:rPr>
          <w:rFonts w:ascii="Arial" w:hAnsi="Arial" w:cs="Arial"/>
        </w:rPr>
        <w:t>Gegenüber der Geschäftsführung vertritt der Aufsichtsrat die Gesellschaft gerichtlich und außergerichtlich.</w:t>
      </w:r>
    </w:p>
    <w:p w14:paraId="608CD9D9" w14:textId="77777777" w:rsidR="00C909F6" w:rsidRPr="00345640" w:rsidRDefault="00C909F6" w:rsidP="00D5153B">
      <w:pPr>
        <w:pStyle w:val="BodyText"/>
        <w:numPr>
          <w:ilvl w:val="0"/>
          <w:numId w:val="49"/>
        </w:numPr>
        <w:spacing w:line="360" w:lineRule="auto"/>
        <w:ind w:left="851" w:hanging="785"/>
        <w:jc w:val="both"/>
        <w:rPr>
          <w:rFonts w:ascii="Arial" w:hAnsi="Arial" w:cs="Arial"/>
        </w:rPr>
      </w:pPr>
      <w:r w:rsidRPr="00345640">
        <w:rPr>
          <w:rFonts w:ascii="Arial" w:hAnsi="Arial" w:cs="Arial"/>
        </w:rPr>
        <w:t>Der Aufsichtsrat entscheidet über die Wahl, die Entsendung von und den Vorschlag zur Entsendung von Personen in Aufsichtsräte, Verwaltungsräte oder ähnliche Organe von Beteiligungs- oder anderen Gesellschaften.</w:t>
      </w:r>
    </w:p>
    <w:p w14:paraId="4EB83DBD" w14:textId="0CB1E305" w:rsidR="005B6A5E" w:rsidRPr="00345640" w:rsidRDefault="00C909F6" w:rsidP="00B77DFC">
      <w:pPr>
        <w:pStyle w:val="BodyText"/>
        <w:spacing w:line="360" w:lineRule="auto"/>
        <w:ind w:left="851"/>
        <w:jc w:val="both"/>
        <w:rPr>
          <w:rFonts w:ascii="Arial" w:hAnsi="Arial" w:cs="Arial"/>
        </w:rPr>
      </w:pPr>
      <w:r w:rsidRPr="00345640">
        <w:rPr>
          <w:rFonts w:ascii="Arial" w:hAnsi="Arial" w:cs="Arial"/>
        </w:rPr>
        <w:t xml:space="preserve">Die Geschäftsführung bedarf </w:t>
      </w:r>
      <w:r w:rsidR="005B6A5E" w:rsidRPr="00345640">
        <w:rPr>
          <w:rFonts w:ascii="Arial" w:hAnsi="Arial" w:cs="Arial"/>
        </w:rPr>
        <w:t>–</w:t>
      </w:r>
      <w:r w:rsidRPr="00345640">
        <w:rPr>
          <w:rFonts w:ascii="Arial" w:hAnsi="Arial" w:cs="Arial"/>
        </w:rPr>
        <w:t xml:space="preserve"> neben den gesetzlich oder in diesem Gesellschaftsvertrag vorgesehenen Fällen </w:t>
      </w:r>
      <w:r w:rsidR="005B6A5E" w:rsidRPr="00345640">
        <w:rPr>
          <w:rFonts w:ascii="Arial" w:hAnsi="Arial" w:cs="Arial"/>
        </w:rPr>
        <w:t>–</w:t>
      </w:r>
      <w:r w:rsidRPr="00345640">
        <w:rPr>
          <w:rFonts w:ascii="Arial" w:hAnsi="Arial" w:cs="Arial"/>
        </w:rPr>
        <w:t xml:space="preserve"> in folgenden Angelegenheiten der vorherigen Zustimmung des Aufsichtsrates:</w:t>
      </w:r>
    </w:p>
    <w:p w14:paraId="7E10C935" w14:textId="51F9B34D" w:rsidR="005B6A5E" w:rsidRPr="00345640" w:rsidRDefault="00C909F6" w:rsidP="00D5153B">
      <w:pPr>
        <w:pStyle w:val="BodyText"/>
        <w:numPr>
          <w:ilvl w:val="0"/>
          <w:numId w:val="29"/>
        </w:numPr>
        <w:spacing w:line="360" w:lineRule="auto"/>
        <w:jc w:val="both"/>
        <w:rPr>
          <w:rFonts w:ascii="Arial" w:hAnsi="Arial" w:cs="Arial"/>
        </w:rPr>
      </w:pPr>
      <w:r w:rsidRPr="00345640">
        <w:rPr>
          <w:rFonts w:ascii="Arial" w:hAnsi="Arial" w:cs="Arial"/>
        </w:rPr>
        <w:t xml:space="preserve">Aufnahme und Beendigung von wesentlichen Genehmigungs- und Planfeststellungsverfahren </w:t>
      </w:r>
      <w:r w:rsidR="005B6A5E" w:rsidRPr="00345640">
        <w:rPr>
          <w:rFonts w:ascii="Arial" w:hAnsi="Arial" w:cs="Arial"/>
        </w:rPr>
        <w:t>–</w:t>
      </w:r>
      <w:r w:rsidRPr="00345640">
        <w:rPr>
          <w:rFonts w:ascii="Arial" w:hAnsi="Arial" w:cs="Arial"/>
        </w:rPr>
        <w:t xml:space="preserve"> jeweils außerhalb des beschlossenen Wirtschaftsplanes</w:t>
      </w:r>
      <w:r w:rsidR="00F72353">
        <w:rPr>
          <w:rFonts w:ascii="Arial" w:hAnsi="Arial" w:cs="Arial"/>
        </w:rPr>
        <w:t>;</w:t>
      </w:r>
    </w:p>
    <w:p w14:paraId="78148DD6" w14:textId="736076CC" w:rsidR="005B6A5E" w:rsidRPr="00345640" w:rsidRDefault="00C909F6" w:rsidP="00D5153B">
      <w:pPr>
        <w:pStyle w:val="BodyText"/>
        <w:numPr>
          <w:ilvl w:val="0"/>
          <w:numId w:val="29"/>
        </w:numPr>
        <w:spacing w:line="360" w:lineRule="auto"/>
        <w:jc w:val="both"/>
        <w:rPr>
          <w:rFonts w:ascii="Arial" w:hAnsi="Arial" w:cs="Arial"/>
        </w:rPr>
      </w:pPr>
      <w:r w:rsidRPr="00345640">
        <w:rPr>
          <w:rFonts w:ascii="Arial" w:hAnsi="Arial" w:cs="Arial"/>
        </w:rPr>
        <w:t>Erwerb, Veräußerung und Belastung von Grundstücken und grundstücksgleichen Rechten sowie Rechten an Grundstücken</w:t>
      </w:r>
      <w:r w:rsidR="003A4212">
        <w:rPr>
          <w:rFonts w:ascii="Arial" w:hAnsi="Arial" w:cs="Arial"/>
        </w:rPr>
        <w:t xml:space="preserve">, </w:t>
      </w:r>
      <w:r w:rsidR="003A4212" w:rsidRPr="005356D9">
        <w:rPr>
          <w:rFonts w:ascii="Arial" w:hAnsi="Arial" w:cs="Arial"/>
        </w:rPr>
        <w:t>soweit die jeweilige Verfügung einen Betrag in Höhe von EUR 250.000,00 netto im Einzelfall überschreitet</w:t>
      </w:r>
      <w:r w:rsidR="009023EE" w:rsidRPr="00345640">
        <w:rPr>
          <w:rFonts w:ascii="Arial" w:hAnsi="Arial" w:cs="Arial"/>
        </w:rPr>
        <w:t xml:space="preserve"> – </w:t>
      </w:r>
      <w:r w:rsidRPr="00345640">
        <w:rPr>
          <w:rFonts w:ascii="Arial" w:hAnsi="Arial" w:cs="Arial"/>
        </w:rPr>
        <w:t>jeweils außerhalb des beschlossenen Wirtschaftsplanes</w:t>
      </w:r>
      <w:r w:rsidR="00F72353">
        <w:rPr>
          <w:rFonts w:ascii="Arial" w:hAnsi="Arial" w:cs="Arial"/>
        </w:rPr>
        <w:t>;</w:t>
      </w:r>
    </w:p>
    <w:p w14:paraId="2067224C" w14:textId="1C61AA3C" w:rsidR="005B6A5E" w:rsidRPr="00345640" w:rsidRDefault="005D02ED" w:rsidP="00D5153B">
      <w:pPr>
        <w:pStyle w:val="BodyText"/>
        <w:numPr>
          <w:ilvl w:val="0"/>
          <w:numId w:val="29"/>
        </w:numPr>
        <w:spacing w:line="360" w:lineRule="auto"/>
        <w:jc w:val="both"/>
        <w:rPr>
          <w:rFonts w:ascii="Arial" w:hAnsi="Arial" w:cs="Arial"/>
        </w:rPr>
      </w:pPr>
      <w:r w:rsidRPr="005D02ED">
        <w:rPr>
          <w:rFonts w:ascii="Arial" w:hAnsi="Arial" w:cs="Arial"/>
        </w:rPr>
        <w:t xml:space="preserve">Erwerb, Herstellung und Veräußerung von Gegenständen des Anlage- und Umlaufvermögens sowie Lieferungen und Leistungen bei Überschreiten eines Betrags </w:t>
      </w:r>
      <w:r w:rsidRPr="005D02ED">
        <w:rPr>
          <w:rFonts w:ascii="Arial" w:hAnsi="Arial" w:cs="Arial"/>
        </w:rPr>
        <w:lastRenderedPageBreak/>
        <w:t>in Höhe von EUR 200.000,00, es sei denn der zugrunde liegende Geschäftsvorfall in diesem Wertumfang war bereits Teil der von den Unternehmensgremien verabschiedeten Unternehmensplanung</w:t>
      </w:r>
      <w:r w:rsidR="00F72353">
        <w:rPr>
          <w:rFonts w:ascii="Arial" w:hAnsi="Arial" w:cs="Arial"/>
        </w:rPr>
        <w:t>;</w:t>
      </w:r>
    </w:p>
    <w:p w14:paraId="77AD8C71" w14:textId="48C2B825" w:rsidR="00EC6175" w:rsidRDefault="00EC6175" w:rsidP="00D5153B">
      <w:pPr>
        <w:pStyle w:val="BodyText"/>
        <w:numPr>
          <w:ilvl w:val="0"/>
          <w:numId w:val="29"/>
        </w:numPr>
        <w:spacing w:line="360" w:lineRule="auto"/>
        <w:jc w:val="both"/>
        <w:rPr>
          <w:rFonts w:ascii="Arial" w:hAnsi="Arial" w:cs="Arial"/>
        </w:rPr>
      </w:pPr>
      <w:r w:rsidRPr="00EB6DE5">
        <w:rPr>
          <w:rFonts w:ascii="Arial" w:hAnsi="Arial" w:cs="Arial"/>
        </w:rPr>
        <w:t xml:space="preserve">die Aufnahme von Darlehen, soweit die jeweilige Verfügung einen Betrag in Höhe von EUR 250.000,00 netto im Einzelfall überschreitet </w:t>
      </w:r>
      <w:r>
        <w:rPr>
          <w:rFonts w:ascii="Arial" w:hAnsi="Arial" w:cs="Arial"/>
        </w:rPr>
        <w:t>–</w:t>
      </w:r>
      <w:r w:rsidRPr="00EB6DE5">
        <w:rPr>
          <w:rFonts w:ascii="Arial" w:hAnsi="Arial" w:cs="Arial"/>
        </w:rPr>
        <w:t xml:space="preserve"> jeweils</w:t>
      </w:r>
      <w:r>
        <w:rPr>
          <w:rFonts w:ascii="Arial" w:hAnsi="Arial" w:cs="Arial"/>
        </w:rPr>
        <w:t xml:space="preserve"> </w:t>
      </w:r>
      <w:r w:rsidRPr="00EB6DE5">
        <w:rPr>
          <w:rFonts w:ascii="Arial" w:hAnsi="Arial" w:cs="Arial"/>
        </w:rPr>
        <w:t>außerhalb des beschlossenen Wirtschaftsplanes</w:t>
      </w:r>
      <w:r w:rsidR="00F72353">
        <w:rPr>
          <w:rFonts w:ascii="Arial" w:hAnsi="Arial" w:cs="Arial"/>
        </w:rPr>
        <w:t>;</w:t>
      </w:r>
    </w:p>
    <w:p w14:paraId="688F4E7E" w14:textId="69CC93DD" w:rsidR="002D1530" w:rsidRDefault="00862677" w:rsidP="00D5153B">
      <w:pPr>
        <w:pStyle w:val="BodyText"/>
        <w:numPr>
          <w:ilvl w:val="0"/>
          <w:numId w:val="29"/>
        </w:numPr>
        <w:spacing w:line="360" w:lineRule="auto"/>
        <w:jc w:val="both"/>
        <w:rPr>
          <w:rFonts w:ascii="Arial" w:hAnsi="Arial" w:cs="Arial"/>
        </w:rPr>
      </w:pPr>
      <w:r>
        <w:rPr>
          <w:rFonts w:ascii="Arial" w:hAnsi="Arial" w:cs="Arial"/>
        </w:rPr>
        <w:t xml:space="preserve">die </w:t>
      </w:r>
      <w:r w:rsidR="0084019D" w:rsidRPr="0084019D">
        <w:rPr>
          <w:rFonts w:ascii="Arial" w:hAnsi="Arial" w:cs="Arial"/>
        </w:rPr>
        <w:t>Zustimmung zu Unternehmensplanungen und Feststellung von Jahresabschlü</w:t>
      </w:r>
      <w:r w:rsidR="0084019D">
        <w:rPr>
          <w:rFonts w:ascii="Arial" w:hAnsi="Arial" w:cs="Arial"/>
        </w:rPr>
        <w:t>s</w:t>
      </w:r>
      <w:r w:rsidR="0084019D" w:rsidRPr="0084019D">
        <w:rPr>
          <w:rFonts w:ascii="Arial" w:hAnsi="Arial" w:cs="Arial"/>
        </w:rPr>
        <w:t xml:space="preserve">sen von Beteiligungsgesellschaften sowie Stimmabgaben in Unternehmensgremien von Beteiligungsgesellschaften, wenn der zugrunde liegende Vorgang nicht bereits </w:t>
      </w:r>
      <w:proofErr w:type="gramStart"/>
      <w:r w:rsidR="0084019D" w:rsidRPr="0084019D">
        <w:rPr>
          <w:rFonts w:ascii="Arial" w:hAnsi="Arial" w:cs="Arial"/>
        </w:rPr>
        <w:t>Teil</w:t>
      </w:r>
      <w:proofErr w:type="gramEnd"/>
      <w:r w:rsidR="0084019D" w:rsidRPr="0084019D">
        <w:rPr>
          <w:rFonts w:ascii="Arial" w:hAnsi="Arial" w:cs="Arial"/>
        </w:rPr>
        <w:t xml:space="preserve"> der den Unternehmensgremien vorgelegten Unternehmensplanung war oder der Wert des Vorgangs einen solchen Betrag erreicht, der in der AMK eine Zustimmungspflicht auslösen würde</w:t>
      </w:r>
      <w:r w:rsidR="00F72353">
        <w:rPr>
          <w:rFonts w:ascii="Arial" w:hAnsi="Arial" w:cs="Arial"/>
        </w:rPr>
        <w:t>;</w:t>
      </w:r>
    </w:p>
    <w:p w14:paraId="29802B5D" w14:textId="1955AB47" w:rsidR="00A45595" w:rsidRDefault="002D1530" w:rsidP="00D5153B">
      <w:pPr>
        <w:pStyle w:val="BodyText"/>
        <w:numPr>
          <w:ilvl w:val="0"/>
          <w:numId w:val="29"/>
        </w:numPr>
        <w:spacing w:line="360" w:lineRule="auto"/>
        <w:jc w:val="both"/>
        <w:rPr>
          <w:rFonts w:ascii="Arial" w:hAnsi="Arial" w:cs="Arial"/>
        </w:rPr>
      </w:pPr>
      <w:r w:rsidRPr="002D1530">
        <w:rPr>
          <w:rFonts w:ascii="Arial" w:hAnsi="Arial" w:cs="Arial"/>
        </w:rPr>
        <w:t>Wahl, Entsendung von und Vorschlag zur Entsendung von Personen in Aufsichtsräte, Verwaltungsräte oder ähnliche Organe von Beteiligungs- oder anderen Gesellschaften</w:t>
      </w:r>
      <w:r w:rsidR="00B403B6">
        <w:rPr>
          <w:rFonts w:ascii="Arial" w:hAnsi="Arial" w:cs="Arial"/>
        </w:rPr>
        <w:t>; sowie</w:t>
      </w:r>
    </w:p>
    <w:p w14:paraId="6DFA0983" w14:textId="70BB50C2" w:rsidR="00B403B6" w:rsidRPr="00345640" w:rsidRDefault="001437D4" w:rsidP="00D5153B">
      <w:pPr>
        <w:pStyle w:val="BodyText"/>
        <w:numPr>
          <w:ilvl w:val="0"/>
          <w:numId w:val="29"/>
        </w:numPr>
        <w:spacing w:line="360" w:lineRule="auto"/>
        <w:jc w:val="both"/>
        <w:rPr>
          <w:rFonts w:ascii="Arial" w:hAnsi="Arial" w:cs="Arial"/>
        </w:rPr>
      </w:pPr>
      <w:r w:rsidRPr="006404EC">
        <w:rPr>
          <w:rFonts w:ascii="Arial" w:hAnsi="Arial" w:cs="Arial"/>
        </w:rPr>
        <w:t>Weisungen an die Geschäftsführer über den mit dem Abschlussprüfer zu vereinbarenden Prüfungsumfang, soweit dieser über den gesetzlichen</w:t>
      </w:r>
      <w:r>
        <w:rPr>
          <w:rFonts w:ascii="Arial" w:hAnsi="Arial" w:cs="Arial"/>
        </w:rPr>
        <w:t xml:space="preserve"> </w:t>
      </w:r>
      <w:r w:rsidRPr="006404EC">
        <w:rPr>
          <w:rFonts w:ascii="Arial" w:hAnsi="Arial" w:cs="Arial"/>
        </w:rPr>
        <w:t>oder in diesem Gesellschaftsvertrag festgelegten Prüfungsumfang hinausgeht</w:t>
      </w:r>
      <w:r>
        <w:rPr>
          <w:rFonts w:ascii="Arial" w:hAnsi="Arial" w:cs="Arial"/>
        </w:rPr>
        <w:t>.</w:t>
      </w:r>
    </w:p>
    <w:p w14:paraId="1E88ACB4" w14:textId="488AAA0F" w:rsidR="00A45595" w:rsidRPr="00345640" w:rsidRDefault="00C909F6" w:rsidP="00D5153B">
      <w:pPr>
        <w:pStyle w:val="BodyText"/>
        <w:numPr>
          <w:ilvl w:val="0"/>
          <w:numId w:val="49"/>
        </w:numPr>
        <w:spacing w:line="360" w:lineRule="auto"/>
        <w:ind w:left="851" w:hanging="785"/>
        <w:jc w:val="both"/>
        <w:rPr>
          <w:rFonts w:ascii="Arial" w:hAnsi="Arial" w:cs="Arial"/>
        </w:rPr>
      </w:pPr>
      <w:r w:rsidRPr="00345640">
        <w:rPr>
          <w:rFonts w:ascii="Arial" w:hAnsi="Arial" w:cs="Arial"/>
        </w:rPr>
        <w:t>Der Aufsichtsrat bereitet die Gesellschafterversammlungen der Gesellschaft mit vor und gibt entsprechende Empfehlungen für die dort zu fassenden Beschlüsse ab. Der Aufsichtsrat hat seine vorberatende Funktion insbesondere wahrzunehmen bei Beschlüssen der Gesellschafterversammlung über</w:t>
      </w:r>
    </w:p>
    <w:p w14:paraId="49FC2DC7" w14:textId="59CE4145"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Aufnahme neuer Geschäftszweige im Rahmen des Gegenstandes des Unternehmens</w:t>
      </w:r>
      <w:r w:rsidR="00C9657B" w:rsidRPr="00345640">
        <w:rPr>
          <w:rFonts w:ascii="Arial" w:hAnsi="Arial" w:cs="Arial"/>
        </w:rPr>
        <w:t>,</w:t>
      </w:r>
    </w:p>
    <w:p w14:paraId="48B6D543" w14:textId="0899FA76"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Aufgabe bisheriger Geschäftszweige</w:t>
      </w:r>
      <w:r w:rsidR="00C9657B" w:rsidRPr="00345640">
        <w:rPr>
          <w:rFonts w:ascii="Arial" w:hAnsi="Arial" w:cs="Arial"/>
        </w:rPr>
        <w:t>,</w:t>
      </w:r>
    </w:p>
    <w:p w14:paraId="49BE2705" w14:textId="74E5ABBD"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etwaige sonstige Änderungen der wirtschaftlichen Betätigung der Gesellschaft im Rahmen des Gegenstandes des Unternehmens</w:t>
      </w:r>
      <w:r w:rsidR="00C9657B" w:rsidRPr="00345640">
        <w:rPr>
          <w:rFonts w:ascii="Arial" w:hAnsi="Arial" w:cs="Arial"/>
        </w:rPr>
        <w:t>,</w:t>
      </w:r>
    </w:p>
    <w:p w14:paraId="42BC7052" w14:textId="32120B6B"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Verfügungen über Anteile an der Gesellschaft</w:t>
      </w:r>
      <w:r w:rsidR="00C9657B" w:rsidRPr="00345640">
        <w:rPr>
          <w:rFonts w:ascii="Arial" w:hAnsi="Arial" w:cs="Arial"/>
        </w:rPr>
        <w:t>,</w:t>
      </w:r>
    </w:p>
    <w:p w14:paraId="78AA52E4" w14:textId="0E99F73D"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Genehmigung des Wirtschaftsplanes und der ergänzend aufzustellenden fünfjährigen Finanzplanung</w:t>
      </w:r>
      <w:r w:rsidR="00C9657B" w:rsidRPr="00345640">
        <w:rPr>
          <w:rFonts w:ascii="Arial" w:hAnsi="Arial" w:cs="Arial"/>
        </w:rPr>
        <w:t>,</w:t>
      </w:r>
    </w:p>
    <w:p w14:paraId="184B8A98" w14:textId="5D916D7B"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Genehmigung von Nachträgen zum Wirtschaftsplan</w:t>
      </w:r>
      <w:r w:rsidR="00C9657B" w:rsidRPr="00345640">
        <w:rPr>
          <w:rFonts w:ascii="Arial" w:hAnsi="Arial" w:cs="Arial"/>
        </w:rPr>
        <w:t>,</w:t>
      </w:r>
    </w:p>
    <w:p w14:paraId="453152C0" w14:textId="0F49FD04"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Feststellung des Jahresabschlusses</w:t>
      </w:r>
      <w:r w:rsidR="00C9657B" w:rsidRPr="00345640">
        <w:rPr>
          <w:rFonts w:ascii="Arial" w:hAnsi="Arial" w:cs="Arial"/>
        </w:rPr>
        <w:t>,</w:t>
      </w:r>
    </w:p>
    <w:p w14:paraId="3AE5BBDE" w14:textId="77777777" w:rsidR="005D4517" w:rsidRPr="00345640" w:rsidRDefault="005D4517" w:rsidP="00D5153B">
      <w:pPr>
        <w:pStyle w:val="BodyText"/>
        <w:numPr>
          <w:ilvl w:val="0"/>
          <w:numId w:val="30"/>
        </w:numPr>
        <w:spacing w:line="360" w:lineRule="auto"/>
        <w:jc w:val="both"/>
        <w:rPr>
          <w:rFonts w:ascii="Arial" w:hAnsi="Arial" w:cs="Arial"/>
        </w:rPr>
      </w:pPr>
      <w:r w:rsidRPr="00345640">
        <w:rPr>
          <w:rFonts w:ascii="Arial" w:hAnsi="Arial" w:cs="Arial"/>
        </w:rPr>
        <w:t>die Verwendung des Jahresergebnisses (vorbehaltlich der Regelung gemäß § 15),</w:t>
      </w:r>
    </w:p>
    <w:p w14:paraId="2327C66B" w14:textId="426856AD" w:rsidR="00A45595"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lastRenderedPageBreak/>
        <w:t>die Entlastung der Mitglieder der Geschäftsführung sowie</w:t>
      </w:r>
    </w:p>
    <w:p w14:paraId="0801714D" w14:textId="77777777" w:rsidR="0086101B" w:rsidRPr="00345640" w:rsidRDefault="00C909F6" w:rsidP="00D5153B">
      <w:pPr>
        <w:pStyle w:val="BodyText"/>
        <w:numPr>
          <w:ilvl w:val="0"/>
          <w:numId w:val="30"/>
        </w:numPr>
        <w:spacing w:line="360" w:lineRule="auto"/>
        <w:jc w:val="both"/>
        <w:rPr>
          <w:rFonts w:ascii="Arial" w:hAnsi="Arial" w:cs="Arial"/>
        </w:rPr>
      </w:pPr>
      <w:r w:rsidRPr="00345640">
        <w:rPr>
          <w:rFonts w:ascii="Arial" w:hAnsi="Arial" w:cs="Arial"/>
        </w:rPr>
        <w:t>die Wahl des Abschlussprüfers.</w:t>
      </w:r>
    </w:p>
    <w:p w14:paraId="6B499DA9" w14:textId="7DD24DD9" w:rsidR="00C909F6" w:rsidRPr="00345640" w:rsidRDefault="00C909F6" w:rsidP="00B77DFC">
      <w:pPr>
        <w:pStyle w:val="BodyText"/>
        <w:spacing w:line="360" w:lineRule="auto"/>
        <w:ind w:left="851"/>
        <w:jc w:val="both"/>
        <w:rPr>
          <w:rFonts w:ascii="Arial" w:hAnsi="Arial" w:cs="Arial"/>
        </w:rPr>
      </w:pPr>
      <w:r w:rsidRPr="00345640">
        <w:rPr>
          <w:rFonts w:ascii="Arial" w:hAnsi="Arial" w:cs="Arial"/>
        </w:rPr>
        <w:t>Dem Aufsichtsrat sind die erforderlichen Unterlagen, insbesondere der Jahresabschluss sowie der Bericht des Abschlussprüfers, rechtzeitig vorzulegen.</w:t>
      </w:r>
    </w:p>
    <w:p w14:paraId="521218B3" w14:textId="13E747B3" w:rsidR="005D4517" w:rsidRPr="00345640" w:rsidRDefault="005D4517" w:rsidP="00D5153B">
      <w:pPr>
        <w:pStyle w:val="BodyText"/>
        <w:numPr>
          <w:ilvl w:val="0"/>
          <w:numId w:val="49"/>
        </w:numPr>
        <w:spacing w:line="360" w:lineRule="auto"/>
        <w:ind w:left="851" w:hanging="785"/>
        <w:jc w:val="both"/>
        <w:rPr>
          <w:rFonts w:ascii="Arial" w:hAnsi="Arial" w:cs="Arial"/>
        </w:rPr>
      </w:pPr>
      <w:r w:rsidRPr="00345640">
        <w:rPr>
          <w:rFonts w:ascii="Arial" w:hAnsi="Arial" w:cs="Arial"/>
        </w:rPr>
        <w:t xml:space="preserve">Der Aufsichtsrat prüft den vorgelegten Jahresabschluss, den Bericht über die Prüfung des Jahresabschlusses und den Vorschlag für die Verwendung des Jahresüberschusses oder – </w:t>
      </w:r>
      <w:proofErr w:type="gramStart"/>
      <w:r w:rsidRPr="00345640">
        <w:rPr>
          <w:rFonts w:ascii="Arial" w:hAnsi="Arial" w:cs="Arial"/>
        </w:rPr>
        <w:t>soweit</w:t>
      </w:r>
      <w:proofErr w:type="gramEnd"/>
      <w:r w:rsidRPr="00345640">
        <w:rPr>
          <w:rFonts w:ascii="Arial" w:hAnsi="Arial" w:cs="Arial"/>
        </w:rPr>
        <w:t xml:space="preserve"> einschlägig – des Bilanzgewinns (vorbehaltlich der Regelung gemäß § 15) und berichtet der Gesellschafterversammlung schriftlich über das Ergebnis der Prüfung. Der Aufsichtsrat unterbreitet der Gesellschafterversammlung ferner einen Vorschlag zur Wahl des Abschlussprüfers.</w:t>
      </w:r>
    </w:p>
    <w:p w14:paraId="617096B1" w14:textId="0D3C0D65" w:rsidR="00C909F6" w:rsidRPr="00345640" w:rsidRDefault="00C909F6" w:rsidP="006907D3">
      <w:pPr>
        <w:pStyle w:val="Heading1"/>
        <w:rPr>
          <w:rFonts w:cs="Arial"/>
        </w:rPr>
      </w:pPr>
      <w:bookmarkStart w:id="11" w:name="_Toc231673597"/>
      <w:r w:rsidRPr="00345640">
        <w:rPr>
          <w:rFonts w:cs="Arial"/>
        </w:rPr>
        <w:t>Beschlussfassung des Aufsichtsrates</w:t>
      </w:r>
      <w:bookmarkEnd w:id="11"/>
    </w:p>
    <w:p w14:paraId="0D330FA5" w14:textId="77777777" w:rsidR="00301BD3" w:rsidRPr="00345640" w:rsidRDefault="00301BD3" w:rsidP="00D5153B">
      <w:pPr>
        <w:pStyle w:val="BodyText"/>
        <w:numPr>
          <w:ilvl w:val="0"/>
          <w:numId w:val="48"/>
        </w:numPr>
        <w:spacing w:line="360" w:lineRule="auto"/>
        <w:ind w:left="851" w:hanging="785"/>
        <w:jc w:val="both"/>
        <w:rPr>
          <w:rFonts w:ascii="Arial" w:hAnsi="Arial" w:cs="Arial"/>
        </w:rPr>
      </w:pPr>
      <w:r w:rsidRPr="00345640">
        <w:rPr>
          <w:rFonts w:ascii="Arial" w:hAnsi="Arial" w:cs="Arial"/>
        </w:rPr>
        <w:t>Der Aufsichtsrat ist beschlussfähig, wenn mindestens die Hälfte seiner Mitglieder, darunter der Vorsitzende oder sein Stellvertreter sowie mindestens ein vom Märkischen Kreis entsandtes Mitglied, anwesend sind.</w:t>
      </w:r>
    </w:p>
    <w:p w14:paraId="5B7EB458" w14:textId="18D93D41" w:rsidR="00C909F6" w:rsidRPr="00345640" w:rsidRDefault="00C909F6" w:rsidP="00D5153B">
      <w:pPr>
        <w:pStyle w:val="BodyText"/>
        <w:numPr>
          <w:ilvl w:val="0"/>
          <w:numId w:val="48"/>
        </w:numPr>
        <w:spacing w:line="360" w:lineRule="auto"/>
        <w:ind w:left="851" w:hanging="785"/>
        <w:jc w:val="both"/>
        <w:rPr>
          <w:rFonts w:ascii="Arial" w:hAnsi="Arial" w:cs="Arial"/>
        </w:rPr>
      </w:pPr>
      <w:r w:rsidRPr="00345640">
        <w:rPr>
          <w:rFonts w:ascii="Arial" w:hAnsi="Arial" w:cs="Arial"/>
        </w:rPr>
        <w:t>Ist der Aufsichtsrat nicht beschlussfähig, so hat unverzüglich mit einer Frist von zwei Wochen die Einberufung zu einem anderen Termin zu erfolgen. Die Regelung gemäß §</w:t>
      </w:r>
      <w:r w:rsidR="004123A7">
        <w:rPr>
          <w:rFonts w:ascii="Arial" w:hAnsi="Arial" w:cs="Arial"/>
        </w:rPr>
        <w:t> </w:t>
      </w:r>
      <w:r w:rsidR="000B4F9C" w:rsidRPr="00345640">
        <w:rPr>
          <w:rFonts w:ascii="Arial" w:hAnsi="Arial" w:cs="Arial"/>
        </w:rPr>
        <w:t>6</w:t>
      </w:r>
      <w:r w:rsidR="004123A7">
        <w:rPr>
          <w:rFonts w:ascii="Arial" w:hAnsi="Arial" w:cs="Arial"/>
        </w:rPr>
        <w:t> </w:t>
      </w:r>
      <w:r w:rsidRPr="00345640">
        <w:rPr>
          <w:rFonts w:ascii="Arial" w:hAnsi="Arial" w:cs="Arial"/>
        </w:rPr>
        <w:t>Abs. 3 Satz 2 gilt entsprechend. Sind trotz ordnungsgemäßer Einberufung auch in dieser zweiten Sitzung weniger als die Hälfte der Mitglieder anwesend, so ist der Aufsichtsrat dennoch beschlussfähig. Hierauf ist in der Einladung, die in diesem Fall per Einschreiben mit Rückschein zu erfolgen hat, hinzuweisen.</w:t>
      </w:r>
    </w:p>
    <w:p w14:paraId="403949F7" w14:textId="77777777" w:rsidR="00AE5BE1" w:rsidRDefault="00AE5BE1" w:rsidP="00D5153B">
      <w:pPr>
        <w:pStyle w:val="BodyText"/>
        <w:numPr>
          <w:ilvl w:val="0"/>
          <w:numId w:val="48"/>
        </w:numPr>
        <w:spacing w:line="360" w:lineRule="auto"/>
        <w:ind w:left="851" w:hanging="785"/>
        <w:jc w:val="both"/>
        <w:rPr>
          <w:rFonts w:ascii="Arial" w:hAnsi="Arial" w:cs="Arial"/>
        </w:rPr>
      </w:pPr>
      <w:r w:rsidRPr="00345640">
        <w:rPr>
          <w:rFonts w:ascii="Arial" w:hAnsi="Arial" w:cs="Arial"/>
        </w:rPr>
        <w:t xml:space="preserve">Der Aufsichtsrat fasst seine Beschlüsse mit </w:t>
      </w:r>
      <w:r>
        <w:rPr>
          <w:rFonts w:ascii="Arial" w:hAnsi="Arial" w:cs="Arial"/>
        </w:rPr>
        <w:t>75 %</w:t>
      </w:r>
      <w:r w:rsidRPr="00345640">
        <w:rPr>
          <w:rFonts w:ascii="Arial" w:hAnsi="Arial" w:cs="Arial"/>
        </w:rPr>
        <w:t xml:space="preserve"> der abgegebenen Stimmen, soweit sich aus diesem Gesellschaftsvertrag nicht Abweichendes ergibt. Stimmenthaltungen und ungültige Stimmen gelten als nicht abgegebene Stimmen.</w:t>
      </w:r>
    </w:p>
    <w:p w14:paraId="714AB4F5" w14:textId="3343BFD5" w:rsidR="008D7259" w:rsidRPr="00345640" w:rsidRDefault="008D7259" w:rsidP="00D5153B">
      <w:pPr>
        <w:pStyle w:val="BodyText"/>
        <w:numPr>
          <w:ilvl w:val="0"/>
          <w:numId w:val="48"/>
        </w:numPr>
        <w:spacing w:line="360" w:lineRule="auto"/>
        <w:ind w:left="851" w:hanging="785"/>
        <w:jc w:val="both"/>
        <w:rPr>
          <w:rFonts w:ascii="Arial" w:hAnsi="Arial" w:cs="Arial"/>
        </w:rPr>
      </w:pPr>
      <w:r w:rsidRPr="008D7259">
        <w:rPr>
          <w:rFonts w:ascii="Arial" w:hAnsi="Arial" w:cs="Arial"/>
        </w:rPr>
        <w:t>Der Märkische Kreis hat das Recht, durch die von ihm entsandten Aufsichtsratsmitglieder zu verlangen, dass bestimmte Angelegenheiten, die die öffentliche Aufgabenerfüllung, den kommunalen Haushalt oder die Einhaltung kommunalrechtlicher Vorgaben betreffen, vor einer Beschlussfassung im Aufsichtsrat der Gesellschafterversammlung zur Entscheidung vorgelegt werden (Eskalationsrecht).</w:t>
      </w:r>
    </w:p>
    <w:p w14:paraId="4C6EEA03" w14:textId="155DF3E5" w:rsidR="00F84285" w:rsidRPr="00345640" w:rsidRDefault="00C909F6" w:rsidP="00D5153B">
      <w:pPr>
        <w:pStyle w:val="BodyText"/>
        <w:numPr>
          <w:ilvl w:val="0"/>
          <w:numId w:val="48"/>
        </w:numPr>
        <w:spacing w:line="360" w:lineRule="auto"/>
        <w:ind w:left="851" w:hanging="785"/>
        <w:jc w:val="both"/>
        <w:rPr>
          <w:rFonts w:ascii="Arial" w:hAnsi="Arial" w:cs="Arial"/>
        </w:rPr>
      </w:pPr>
      <w:r w:rsidRPr="00345640">
        <w:rPr>
          <w:rFonts w:ascii="Arial" w:hAnsi="Arial" w:cs="Arial"/>
        </w:rPr>
        <w:t>In eilbedürftigen, in die Zuständigkeit des Aufsichtsrates fallenden Angelegenheiten, die keinen Aufschub dulden, entscheidet der Vorsitzende des Aufsichtsrates mit zwei weiteren Mitgliedern des Aufsichtsrates</w:t>
      </w:r>
      <w:r w:rsidR="00205DBD" w:rsidRPr="00345640">
        <w:rPr>
          <w:rFonts w:ascii="Arial" w:hAnsi="Arial" w:cs="Arial"/>
        </w:rPr>
        <w:t xml:space="preserve">, von denen ein Mitglied von </w:t>
      </w:r>
      <w:r w:rsidR="00F84285" w:rsidRPr="00345640">
        <w:rPr>
          <w:rFonts w:ascii="Arial" w:hAnsi="Arial" w:cs="Arial"/>
        </w:rPr>
        <w:t>dem</w:t>
      </w:r>
      <w:r w:rsidR="008A4DB8" w:rsidRPr="00345640">
        <w:rPr>
          <w:rFonts w:ascii="Arial" w:hAnsi="Arial" w:cs="Arial"/>
        </w:rPr>
        <w:t xml:space="preserve"> </w:t>
      </w:r>
      <w:r w:rsidR="009F3C9F" w:rsidRPr="009F3C9F">
        <w:rPr>
          <w:rFonts w:ascii="Arial" w:hAnsi="Arial" w:cs="Arial"/>
        </w:rPr>
        <w:t>Märkischen Kreis</w:t>
      </w:r>
      <w:r w:rsidR="00205DBD" w:rsidRPr="00345640">
        <w:rPr>
          <w:rFonts w:ascii="Arial" w:hAnsi="Arial" w:cs="Arial"/>
        </w:rPr>
        <w:t xml:space="preserve"> entsandt sein muss. Ist der Vorsitzende des Aufsichtsrates verhindert, entscheidet in den Fällen des Satzes 1 der 1. stellvertretende Vorsitzende</w:t>
      </w:r>
      <w:r w:rsidR="00F84285" w:rsidRPr="00345640">
        <w:rPr>
          <w:rFonts w:ascii="Arial" w:hAnsi="Arial" w:cs="Arial"/>
        </w:rPr>
        <w:t xml:space="preserve"> </w:t>
      </w:r>
      <w:r w:rsidR="00205DBD" w:rsidRPr="00345640">
        <w:rPr>
          <w:rFonts w:ascii="Arial" w:hAnsi="Arial" w:cs="Arial"/>
        </w:rPr>
        <w:t xml:space="preserve">des Aufsichtsrates mit zwei </w:t>
      </w:r>
      <w:r w:rsidR="00205DBD" w:rsidRPr="00345640">
        <w:rPr>
          <w:rFonts w:ascii="Arial" w:hAnsi="Arial" w:cs="Arial"/>
        </w:rPr>
        <w:lastRenderedPageBreak/>
        <w:t>weiteren Mitgliedern des Aufsichtsrates, die beide vom Märkischen Kreis entsandt sein müssen.</w:t>
      </w:r>
      <w:r w:rsidRPr="00345640">
        <w:rPr>
          <w:rFonts w:ascii="Arial" w:hAnsi="Arial" w:cs="Arial"/>
        </w:rPr>
        <w:t xml:space="preserve"> </w:t>
      </w:r>
    </w:p>
    <w:p w14:paraId="3A15045D" w14:textId="48497C90" w:rsidR="003A382D" w:rsidRPr="00345640" w:rsidRDefault="00C909F6" w:rsidP="003A382D">
      <w:pPr>
        <w:pStyle w:val="BodyText"/>
        <w:spacing w:line="360" w:lineRule="auto"/>
        <w:ind w:left="851"/>
        <w:jc w:val="both"/>
        <w:rPr>
          <w:rFonts w:ascii="Arial" w:hAnsi="Arial" w:cs="Arial"/>
        </w:rPr>
      </w:pPr>
      <w:r w:rsidRPr="00345640">
        <w:rPr>
          <w:rFonts w:ascii="Arial" w:hAnsi="Arial" w:cs="Arial"/>
        </w:rPr>
        <w:t>Entscheidungen gemäß dem vorstehenden Satz sind dem Aufsichtsrat in dessen nächster Sitzung zur Genehmigung vorzulegen. Der Aufsichtsrat kann die Eilentscheidung aufheben, soweit nicht schon Rechte Dritter durch die Ausführung des Eilbeschlusses entstanden sind</w:t>
      </w:r>
      <w:r w:rsidR="003A382D" w:rsidRPr="00345640">
        <w:rPr>
          <w:rFonts w:ascii="Arial" w:hAnsi="Arial" w:cs="Arial"/>
        </w:rPr>
        <w:t>.</w:t>
      </w:r>
    </w:p>
    <w:p w14:paraId="35B80941" w14:textId="343551BD" w:rsidR="00C909F6" w:rsidRPr="00345640" w:rsidRDefault="00C909F6" w:rsidP="0074191F">
      <w:pPr>
        <w:pStyle w:val="Heading1"/>
        <w:rPr>
          <w:rFonts w:cs="Arial"/>
        </w:rPr>
      </w:pPr>
      <w:bookmarkStart w:id="12" w:name="_Toc231673598"/>
      <w:r w:rsidRPr="00345640">
        <w:rPr>
          <w:rFonts w:cs="Arial"/>
        </w:rPr>
        <w:t>Geschäftsführung, Vertretung</w:t>
      </w:r>
      <w:bookmarkEnd w:id="12"/>
    </w:p>
    <w:p w14:paraId="7047C3CC"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Gesellschaft hat einen oder mehrere Geschäftsführer, die von der Gesellschafterversammlung bestellt oder abberufen werden. Ob die Gesellschaft mehr als einen Geschäftsführer haben wird, entscheidet allein die Gesellschafterversammlung.</w:t>
      </w:r>
    </w:p>
    <w:p w14:paraId="6A3B4684" w14:textId="748DAF68" w:rsidR="00D754EA" w:rsidRPr="00345640" w:rsidRDefault="00D754EA"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Ist nur ein Geschäftsführer vorhanden, so ist er stets einzelvertretungsberechtigt. Sind mehrere Geschäftsführer vorhanden, so wird die Gesellschaft jeweils von zwei Geschäftsführern gemeinsam oder von einem Geschäftsführer und einem Prokuristen vertreten. Im letztgenannten Fall ist der jeweils andere Geschäftsführer vor der Vornahme des Rechtsgeschäfts zu informieren und anzuhören</w:t>
      </w:r>
      <w:r w:rsidR="006F6CCB">
        <w:rPr>
          <w:rFonts w:ascii="Arial" w:hAnsi="Arial" w:cs="Arial"/>
        </w:rPr>
        <w:t>. B</w:t>
      </w:r>
      <w:r w:rsidRPr="00345640">
        <w:rPr>
          <w:rFonts w:ascii="Arial" w:hAnsi="Arial" w:cs="Arial"/>
        </w:rPr>
        <w:t>ei Geschäften und Maßnahmen, die über den gewöhnlichen Geschäftsbetrieb hinausgehen, ist sein Einvernehmen erforderlich.</w:t>
      </w:r>
    </w:p>
    <w:p w14:paraId="6B8CA324" w14:textId="40E70A45" w:rsidR="00786114" w:rsidRPr="00345640" w:rsidRDefault="00786114"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Der Märkische Kreis ist berechtigt, einen Geschäftsführer zu bestellen. Der </w:t>
      </w:r>
      <w:r w:rsidR="00171EC2">
        <w:rPr>
          <w:rFonts w:ascii="Arial" w:hAnsi="Arial" w:cs="Arial"/>
        </w:rPr>
        <w:t>[</w:t>
      </w:r>
      <w:r w:rsidRPr="00345640">
        <w:rPr>
          <w:rFonts w:ascii="Arial" w:hAnsi="Arial" w:cs="Arial"/>
          <w:highlight w:val="yellow"/>
        </w:rPr>
        <w:t>Partner]</w:t>
      </w:r>
      <w:r w:rsidRPr="00345640">
        <w:rPr>
          <w:rFonts w:ascii="Arial" w:hAnsi="Arial" w:cs="Arial"/>
        </w:rPr>
        <w:t xml:space="preserve"> ist berechtigt, einen weiteren Geschäftsführer zu bestellen.</w:t>
      </w:r>
    </w:p>
    <w:p w14:paraId="0D5B8189" w14:textId="77777777" w:rsidR="00786114" w:rsidRPr="00345640" w:rsidRDefault="00786114" w:rsidP="00B77DFC">
      <w:pPr>
        <w:pStyle w:val="BodyText"/>
        <w:spacing w:line="360" w:lineRule="auto"/>
        <w:ind w:left="851"/>
        <w:jc w:val="both"/>
        <w:rPr>
          <w:rFonts w:ascii="Arial" w:hAnsi="Arial" w:cs="Arial"/>
        </w:rPr>
      </w:pPr>
      <w:r w:rsidRPr="00345640">
        <w:rPr>
          <w:rFonts w:ascii="Arial" w:hAnsi="Arial" w:cs="Arial"/>
        </w:rPr>
        <w:t>Ein gemäß Satz 1 bestellter Geschäftsführer kann</w:t>
      </w:r>
    </w:p>
    <w:p w14:paraId="321F169B" w14:textId="5752B5EF" w:rsidR="00786114" w:rsidRPr="00345640" w:rsidRDefault="00786114" w:rsidP="00D5153B">
      <w:pPr>
        <w:pStyle w:val="BodyText"/>
        <w:numPr>
          <w:ilvl w:val="0"/>
          <w:numId w:val="32"/>
        </w:numPr>
        <w:spacing w:line="360" w:lineRule="auto"/>
        <w:jc w:val="both"/>
        <w:rPr>
          <w:rFonts w:ascii="Arial" w:hAnsi="Arial" w:cs="Arial"/>
        </w:rPr>
      </w:pPr>
      <w:r w:rsidRPr="00345640">
        <w:rPr>
          <w:rFonts w:ascii="Arial" w:hAnsi="Arial" w:cs="Arial"/>
        </w:rPr>
        <w:t>von dem Gesellschafter, der den Geschäftsführer bestellt hat, jederzeit</w:t>
      </w:r>
      <w:r w:rsidR="00D421B4" w:rsidRPr="00345640">
        <w:rPr>
          <w:rFonts w:ascii="Arial" w:hAnsi="Arial" w:cs="Arial"/>
        </w:rPr>
        <w:t xml:space="preserve"> </w:t>
      </w:r>
      <w:r w:rsidRPr="00345640">
        <w:rPr>
          <w:rFonts w:ascii="Arial" w:hAnsi="Arial" w:cs="Arial"/>
        </w:rPr>
        <w:t>nach freiem Ermessen</w:t>
      </w:r>
      <w:r w:rsidR="00D421B4" w:rsidRPr="00345640">
        <w:rPr>
          <w:rFonts w:ascii="Arial" w:hAnsi="Arial" w:cs="Arial"/>
        </w:rPr>
        <w:t>,</w:t>
      </w:r>
      <w:r w:rsidRPr="00345640">
        <w:rPr>
          <w:rFonts w:ascii="Arial" w:hAnsi="Arial" w:cs="Arial"/>
        </w:rPr>
        <w:t xml:space="preserve"> sowie</w:t>
      </w:r>
    </w:p>
    <w:p w14:paraId="0A840534" w14:textId="7E98529C" w:rsidR="00786114" w:rsidRPr="00345640" w:rsidRDefault="00786114" w:rsidP="00D5153B">
      <w:pPr>
        <w:pStyle w:val="BodyText"/>
        <w:numPr>
          <w:ilvl w:val="0"/>
          <w:numId w:val="32"/>
        </w:numPr>
        <w:spacing w:line="360" w:lineRule="auto"/>
        <w:jc w:val="both"/>
        <w:rPr>
          <w:rFonts w:ascii="Arial" w:hAnsi="Arial" w:cs="Arial"/>
        </w:rPr>
      </w:pPr>
      <w:r w:rsidRPr="00345640">
        <w:rPr>
          <w:rFonts w:ascii="Arial" w:hAnsi="Arial" w:cs="Arial"/>
        </w:rPr>
        <w:t>gegen die Stimmen des Gesellschafters, der den Geschäftsführer</w:t>
      </w:r>
      <w:r w:rsidR="00D421B4" w:rsidRPr="00345640">
        <w:rPr>
          <w:rFonts w:ascii="Arial" w:hAnsi="Arial" w:cs="Arial"/>
        </w:rPr>
        <w:t xml:space="preserve"> </w:t>
      </w:r>
      <w:r w:rsidRPr="00345640">
        <w:rPr>
          <w:rFonts w:ascii="Arial" w:hAnsi="Arial" w:cs="Arial"/>
        </w:rPr>
        <w:t>bestellt hat, nur aus wichtigem Grund</w:t>
      </w:r>
    </w:p>
    <w:p w14:paraId="213AF51C" w14:textId="24528783" w:rsidR="00786114" w:rsidRPr="00345640" w:rsidRDefault="00786114" w:rsidP="00B77DFC">
      <w:pPr>
        <w:pStyle w:val="BodyText"/>
        <w:spacing w:line="360" w:lineRule="auto"/>
        <w:ind w:left="851"/>
        <w:jc w:val="both"/>
        <w:rPr>
          <w:rFonts w:ascii="Arial" w:hAnsi="Arial" w:cs="Arial"/>
        </w:rPr>
      </w:pPr>
      <w:r w:rsidRPr="00345640">
        <w:rPr>
          <w:rFonts w:ascii="Arial" w:hAnsi="Arial" w:cs="Arial"/>
        </w:rPr>
        <w:t>abberufen werden</w:t>
      </w:r>
      <w:r w:rsidR="002F3677" w:rsidRPr="00345640">
        <w:rPr>
          <w:rFonts w:ascii="Arial" w:hAnsi="Arial" w:cs="Arial"/>
        </w:rPr>
        <w:t>.</w:t>
      </w:r>
    </w:p>
    <w:p w14:paraId="39FDBBEC" w14:textId="2A1C3EBE" w:rsidR="00AA0460" w:rsidRPr="00345640" w:rsidRDefault="00AA0460" w:rsidP="00B77DFC">
      <w:pPr>
        <w:pStyle w:val="BodyText"/>
        <w:spacing w:line="360" w:lineRule="auto"/>
        <w:ind w:left="851"/>
        <w:jc w:val="both"/>
        <w:rPr>
          <w:rFonts w:ascii="Arial" w:hAnsi="Arial" w:cs="Arial"/>
        </w:rPr>
      </w:pPr>
      <w:r w:rsidRPr="00345640">
        <w:rPr>
          <w:rFonts w:ascii="Arial" w:hAnsi="Arial" w:cs="Arial"/>
        </w:rPr>
        <w:t xml:space="preserve">Der gegenwärtig bestellte Geschäftsführer der Gesellschaft gilt als gemäß Satz 1 im Einvernehmen mit </w:t>
      </w:r>
      <w:r w:rsidR="002A1B03" w:rsidRPr="00345640">
        <w:rPr>
          <w:rFonts w:ascii="Arial" w:hAnsi="Arial" w:cs="Arial"/>
        </w:rPr>
        <w:t xml:space="preserve">dem </w:t>
      </w:r>
      <w:r w:rsidR="002A1B03" w:rsidRPr="00345640">
        <w:rPr>
          <w:rFonts w:ascii="Arial" w:hAnsi="Arial" w:cs="Arial"/>
          <w:highlight w:val="yellow"/>
        </w:rPr>
        <w:t>[Partner]</w:t>
      </w:r>
      <w:r w:rsidRPr="00345640">
        <w:rPr>
          <w:rFonts w:ascii="Arial" w:hAnsi="Arial" w:cs="Arial"/>
        </w:rPr>
        <w:t xml:space="preserve"> von dem Märkischen Kreis bestellt.</w:t>
      </w:r>
    </w:p>
    <w:p w14:paraId="12103200"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Auch wenn mehrere Geschäftsführer vorhanden sind, kann die Gesellschafterversammlung einem, mehreren oder allen Geschäftsführern das Recht der Einzelvertretung verleihen. Die Gesellschafterversammlung kann auch bestimmen, dass bei der Vertretung der Gesellschaft jeweils zwei bestimmte Geschäftsführer zusammen handeln müssen </w:t>
      </w:r>
      <w:r w:rsidRPr="00345640">
        <w:rPr>
          <w:rFonts w:ascii="Arial" w:hAnsi="Arial" w:cs="Arial"/>
        </w:rPr>
        <w:lastRenderedPageBreak/>
        <w:t>oder dass bei der Vertretung der Gesellschaft das Zusammenwirken eines Geschäftsführers mit dem Prokuristen ausgeschlossen ist.</w:t>
      </w:r>
    </w:p>
    <w:p w14:paraId="125AF708" w14:textId="32C15846"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Auch wenn mehrere Geschäftsführer vorhanden sind, kann die Gesellschafterversammlung einen, mehrere oder alle Geschäftsführer </w:t>
      </w:r>
      <w:r w:rsidR="000633B3" w:rsidRPr="00345640">
        <w:rPr>
          <w:rFonts w:ascii="Arial" w:hAnsi="Arial" w:cs="Arial"/>
        </w:rPr>
        <w:t>–</w:t>
      </w:r>
      <w:r w:rsidRPr="00345640">
        <w:rPr>
          <w:rFonts w:ascii="Arial" w:hAnsi="Arial" w:cs="Arial"/>
        </w:rPr>
        <w:t xml:space="preserve"> generell, auf bestimmte Arten von Geschäften und Maßnahmen beschränkt oder auf den Einzelfall beschränkt </w:t>
      </w:r>
      <w:r w:rsidR="000633B3" w:rsidRPr="00345640">
        <w:rPr>
          <w:rFonts w:ascii="Arial" w:hAnsi="Arial" w:cs="Arial"/>
        </w:rPr>
        <w:t>–</w:t>
      </w:r>
      <w:r w:rsidRPr="00345640">
        <w:rPr>
          <w:rFonts w:ascii="Arial" w:hAnsi="Arial" w:cs="Arial"/>
        </w:rPr>
        <w:t xml:space="preserve"> von den Beschränkungen des § 181 BGB befreien.</w:t>
      </w:r>
    </w:p>
    <w:p w14:paraId="58809061"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Geschäftsführung gibt sich eine Geschäftsordnung, die der Zustimmung der Gesellschafterversammlung bedarf.</w:t>
      </w:r>
    </w:p>
    <w:p w14:paraId="572FB420" w14:textId="4E630C46"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 xml:space="preserve">Die Geschäftsführung bedarf ungeachtet eines etwa gemäß § </w:t>
      </w:r>
      <w:r w:rsidR="000B4F9C" w:rsidRPr="00345640">
        <w:rPr>
          <w:rFonts w:ascii="Arial" w:hAnsi="Arial" w:cs="Arial"/>
        </w:rPr>
        <w:t>7</w:t>
      </w:r>
      <w:r w:rsidRPr="00345640">
        <w:rPr>
          <w:rFonts w:ascii="Arial" w:hAnsi="Arial" w:cs="Arial"/>
        </w:rPr>
        <w:t xml:space="preserve"> Abs. 3 und 4 aufgestellten Kataloges zustimmungsbedürftiger Geschäfte und Maßnahmen für alle Geschäfte und Maßnahmen, die über den gewöhnlichen Betrieb des Unternehmens der Gesellschaft hinausgehen, der ausdrücklichen vorherigen Einwilligung der Gesellschafterversammlung.</w:t>
      </w:r>
    </w:p>
    <w:p w14:paraId="5C1E1620" w14:textId="77777777" w:rsidR="00C909F6" w:rsidRPr="00345640"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Geschäftsführung hat den Gesellschaftern monatlich, ferner dem Aufsichtsrat in regelmäßigen Zeitabständen, mindestens aber in angemessenem Zeitabstand vor den ordentlichen wie außerordentlichen Sitzungen des Aufsichtsrates über den Gang der Geschäfte und die Lage der Gesellschaft schriftlich zu berichten.</w:t>
      </w:r>
    </w:p>
    <w:p w14:paraId="05ABBDD5" w14:textId="0F40969A" w:rsidR="00C909F6" w:rsidRDefault="00C909F6" w:rsidP="00D5153B">
      <w:pPr>
        <w:pStyle w:val="BodyText"/>
        <w:numPr>
          <w:ilvl w:val="0"/>
          <w:numId w:val="31"/>
        </w:numPr>
        <w:spacing w:line="360" w:lineRule="auto"/>
        <w:ind w:left="851" w:hanging="785"/>
        <w:jc w:val="both"/>
        <w:rPr>
          <w:rFonts w:ascii="Arial" w:hAnsi="Arial" w:cs="Arial"/>
        </w:rPr>
      </w:pPr>
      <w:r w:rsidRPr="00345640">
        <w:rPr>
          <w:rFonts w:ascii="Arial" w:hAnsi="Arial" w:cs="Arial"/>
        </w:rPr>
        <w:t>Die Geschäftsführung führt die Geschäfte der Gesellschaft nach Gesetz, dem Gesellschaftsvertrag der Gesellschaft, der Geschäftsordnung der Geschäftsführung, Beschlüssen der Gesellschafter oder des Aufsichtsrates, einem etwa für die Geschäftsführung aufgestellten Katalog zustimmungsbedürftiger Rechtsgeschäfte, etwaigen Weisungen der Gesellschafterversammlung sowie etwa in den jeweiligen Anstellungsverträgen diesbezüglich enthaltenen Regelungen</w:t>
      </w:r>
      <w:r w:rsidR="009023EE" w:rsidRPr="00345640">
        <w:rPr>
          <w:rFonts w:ascii="Arial" w:hAnsi="Arial" w:cs="Arial"/>
        </w:rPr>
        <w:t xml:space="preserve"> – </w:t>
      </w:r>
      <w:r w:rsidRPr="00345640">
        <w:rPr>
          <w:rFonts w:ascii="Arial" w:hAnsi="Arial" w:cs="Arial"/>
        </w:rPr>
        <w:t>jeweils in deren aktuell geltenden Fassungen.</w:t>
      </w:r>
    </w:p>
    <w:p w14:paraId="5A573837" w14:textId="77777777" w:rsidR="004D3543" w:rsidRPr="00345640" w:rsidRDefault="004D3543" w:rsidP="004D3543">
      <w:pPr>
        <w:pStyle w:val="BodyText"/>
        <w:numPr>
          <w:ilvl w:val="0"/>
          <w:numId w:val="31"/>
        </w:numPr>
        <w:spacing w:line="360" w:lineRule="auto"/>
        <w:ind w:left="851" w:hanging="785"/>
        <w:jc w:val="both"/>
        <w:rPr>
          <w:rFonts w:ascii="Arial" w:hAnsi="Arial" w:cs="Arial"/>
        </w:rPr>
      </w:pPr>
      <w:r w:rsidRPr="00425709">
        <w:rPr>
          <w:rFonts w:ascii="Arial" w:hAnsi="Arial" w:cs="Arial"/>
        </w:rPr>
        <w:t>Spekulationsgeschäfte jedweder Art sind der Geschäftsführung nicht gestattet</w:t>
      </w:r>
      <w:r>
        <w:rPr>
          <w:rFonts w:ascii="Arial" w:hAnsi="Arial" w:cs="Arial"/>
        </w:rPr>
        <w:t>.</w:t>
      </w:r>
    </w:p>
    <w:p w14:paraId="289E5532" w14:textId="38393070" w:rsidR="00C909F6" w:rsidRPr="00345640" w:rsidRDefault="00C909F6" w:rsidP="0074191F">
      <w:pPr>
        <w:pStyle w:val="Heading1"/>
        <w:rPr>
          <w:rFonts w:cs="Arial"/>
        </w:rPr>
      </w:pPr>
      <w:bookmarkStart w:id="13" w:name="_Toc231673599"/>
      <w:r w:rsidRPr="00345640">
        <w:rPr>
          <w:rFonts w:cs="Arial"/>
        </w:rPr>
        <w:t>Informationsrechte der Gesellschafter</w:t>
      </w:r>
      <w:bookmarkEnd w:id="13"/>
    </w:p>
    <w:p w14:paraId="5D371735" w14:textId="77777777" w:rsidR="00C909F6" w:rsidRPr="00345640" w:rsidRDefault="00C909F6"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Die Gesellschafter haben die gesetzlichen Informationsrechte gemäß § 51a GmbHG.</w:t>
      </w:r>
    </w:p>
    <w:p w14:paraId="13D07B7A" w14:textId="77777777" w:rsidR="005F5085" w:rsidRDefault="00EC6C9F"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 xml:space="preserve">Die Gesellschafterversammlung kann – soweit gesetzlich zulässig – nähere Bestimmungen zu Intervallen, Formaten und Inhalten der Informationen beschließen. </w:t>
      </w:r>
    </w:p>
    <w:p w14:paraId="3DECDE93" w14:textId="4A93C1FE" w:rsidR="00EC6C9F" w:rsidRPr="00345640" w:rsidRDefault="00EC6C9F" w:rsidP="00D5153B">
      <w:pPr>
        <w:pStyle w:val="BodyText"/>
        <w:numPr>
          <w:ilvl w:val="0"/>
          <w:numId w:val="33"/>
        </w:numPr>
        <w:spacing w:line="360" w:lineRule="auto"/>
        <w:ind w:left="851" w:hanging="785"/>
        <w:jc w:val="both"/>
        <w:rPr>
          <w:rFonts w:ascii="Arial" w:hAnsi="Arial" w:cs="Arial"/>
        </w:rPr>
      </w:pPr>
      <w:r w:rsidRPr="00345640">
        <w:rPr>
          <w:rFonts w:ascii="Arial" w:hAnsi="Arial" w:cs="Arial"/>
        </w:rPr>
        <w:t xml:space="preserve">Der Märkische Kreis ist berechtigt, die Betriebsstätten und Anlagen der Gesellschaft </w:t>
      </w:r>
      <w:r w:rsidR="00012BD7">
        <w:rPr>
          <w:rFonts w:ascii="Arial" w:hAnsi="Arial" w:cs="Arial"/>
        </w:rPr>
        <w:t xml:space="preserve">einschließlich der Deponien </w:t>
      </w:r>
      <w:r w:rsidRPr="00345640">
        <w:rPr>
          <w:rFonts w:ascii="Arial" w:hAnsi="Arial" w:cs="Arial"/>
        </w:rPr>
        <w:t>jederzeit zu betreten und zu besichtigen. Dieses Betretungsrecht gilt auch für von dem Märkischen Kreis bevollmächtigte Dritte, insbesondere Sachverständige und Ingenieure.</w:t>
      </w:r>
    </w:p>
    <w:p w14:paraId="052BD52D" w14:textId="329D1F74" w:rsidR="00C909F6" w:rsidRPr="005A4F56" w:rsidRDefault="00C909F6" w:rsidP="0074191F">
      <w:pPr>
        <w:pStyle w:val="Heading1"/>
        <w:rPr>
          <w:rFonts w:cs="Arial"/>
        </w:rPr>
      </w:pPr>
      <w:bookmarkStart w:id="14" w:name="_Toc231673600"/>
      <w:r w:rsidRPr="005A4F56">
        <w:rPr>
          <w:rFonts w:cs="Arial"/>
        </w:rPr>
        <w:lastRenderedPageBreak/>
        <w:t>Wirtschaftsplan, Jahresabschluss und Lagebericht</w:t>
      </w:r>
      <w:bookmarkEnd w:id="14"/>
    </w:p>
    <w:p w14:paraId="766DCB90" w14:textId="40D7FA41" w:rsidR="00552D6A" w:rsidRPr="005A4F56" w:rsidRDefault="00552D6A" w:rsidP="00D5153B">
      <w:pPr>
        <w:pStyle w:val="BodyText"/>
        <w:numPr>
          <w:ilvl w:val="0"/>
          <w:numId w:val="34"/>
        </w:numPr>
        <w:spacing w:line="360" w:lineRule="auto"/>
        <w:ind w:left="851" w:hanging="785"/>
        <w:jc w:val="both"/>
        <w:rPr>
          <w:rFonts w:ascii="Arial" w:hAnsi="Arial" w:cs="Arial"/>
        </w:rPr>
      </w:pPr>
      <w:r w:rsidRPr="005A4F56">
        <w:rPr>
          <w:rFonts w:ascii="Arial" w:hAnsi="Arial" w:cs="Arial"/>
        </w:rPr>
        <w:t>Die Geschäftsführung hat jeweils bis zum 31. August eines jeden Geschäftsjahres einen Wirtschaftsplan – bestehend aus Erfolgs-, Finanz- und Stellenplan – für das folgende Geschäftsjahr aufzustellen. Diesem Wirtschaftsplan ist eine fünfjährige Finanzplanung zugrunde zu legen.</w:t>
      </w:r>
    </w:p>
    <w:p w14:paraId="387EE3C2" w14:textId="057AA2FC" w:rsidR="00C909F6" w:rsidRPr="00591DC9" w:rsidRDefault="00A673E3"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Jahresabschluss (Bilanz, GuV, Anhang) und Lagebericht sind entsprechend den für Kapitalgesellschaften geltenden Vorschriften des 3. Buches des Handelsgesetzbuches unter Berücksichtigung der größenabhängigen Anforderungen und der Vorgaben des Kommunalrechts aufzustellen</w:t>
      </w:r>
      <w:r w:rsidR="00143FF8" w:rsidRPr="00D3119A">
        <w:rPr>
          <w:rFonts w:ascii="Arial" w:hAnsi="Arial" w:cs="Arial"/>
        </w:rPr>
        <w:t>.</w:t>
      </w:r>
      <w:r w:rsidR="00763E79" w:rsidRPr="00D3119A">
        <w:rPr>
          <w:rFonts w:ascii="Arial" w:hAnsi="Arial" w:cs="Arial"/>
        </w:rPr>
        <w:t xml:space="preserve"> Jahresabschluss und Lageb</w:t>
      </w:r>
      <w:r w:rsidR="00381D87">
        <w:rPr>
          <w:rFonts w:ascii="Arial" w:hAnsi="Arial" w:cs="Arial"/>
        </w:rPr>
        <w:t>e</w:t>
      </w:r>
      <w:r w:rsidR="00763E79" w:rsidRPr="00D3119A">
        <w:rPr>
          <w:rFonts w:ascii="Arial" w:hAnsi="Arial" w:cs="Arial"/>
        </w:rPr>
        <w:t>richt</w:t>
      </w:r>
      <w:r w:rsidR="006E3264" w:rsidRPr="00D3119A">
        <w:rPr>
          <w:rFonts w:ascii="Arial" w:hAnsi="Arial" w:cs="Arial"/>
        </w:rPr>
        <w:t xml:space="preserve"> sind von einem Abschlussprüfer </w:t>
      </w:r>
      <w:r w:rsidR="00AC5D09" w:rsidRPr="00D3119A">
        <w:rPr>
          <w:rFonts w:ascii="Arial" w:hAnsi="Arial" w:cs="Arial"/>
        </w:rPr>
        <w:t xml:space="preserve">nach den Vorschriften des </w:t>
      </w:r>
      <w:r w:rsidR="00C2007E" w:rsidRPr="00D3119A">
        <w:rPr>
          <w:rFonts w:ascii="Arial" w:hAnsi="Arial" w:cs="Arial"/>
        </w:rPr>
        <w:t>3. Buches</w:t>
      </w:r>
      <w:r w:rsidR="00257DA6" w:rsidRPr="00D3119A">
        <w:rPr>
          <w:rFonts w:ascii="Arial" w:hAnsi="Arial" w:cs="Arial"/>
        </w:rPr>
        <w:t xml:space="preserve"> des Handelsgesetzbuches für mittelgroße Kapitalgesellschaften</w:t>
      </w:r>
      <w:r w:rsidR="00612AE8" w:rsidRPr="00D3119A">
        <w:rPr>
          <w:rFonts w:ascii="Arial" w:hAnsi="Arial" w:cs="Arial"/>
        </w:rPr>
        <w:t xml:space="preserve"> prüfen zu lassen, wenn nicht die Voraussetzungen einer großen Kapitalgesellschaft gemäß § 267 Abs. 3 HGB erfüllt werden</w:t>
      </w:r>
      <w:r w:rsidR="0063210A" w:rsidRPr="00D3119A">
        <w:rPr>
          <w:rFonts w:ascii="Arial" w:hAnsi="Arial" w:cs="Arial"/>
        </w:rPr>
        <w:t>.</w:t>
      </w:r>
      <w:r w:rsidRPr="00591DC9">
        <w:rPr>
          <w:rFonts w:ascii="Arial" w:hAnsi="Arial" w:cs="Arial"/>
        </w:rPr>
        <w:t xml:space="preserve"> </w:t>
      </w:r>
      <w:r w:rsidR="00800D73" w:rsidRPr="00D3119A">
        <w:rPr>
          <w:rFonts w:ascii="Arial" w:hAnsi="Arial" w:cs="Arial"/>
        </w:rPr>
        <w:t>D</w:t>
      </w:r>
      <w:r w:rsidRPr="00591DC9">
        <w:rPr>
          <w:rFonts w:ascii="Arial" w:hAnsi="Arial" w:cs="Arial"/>
        </w:rPr>
        <w:t>er Lagebericht ist auch dann zu erstellen und zu prüfen, wenn keine entsprechende gesetzliche Verpflichtung besteht. Sofern gesetzlich zulässig, ist im Lagebericht dabei keine Nachhaltigkeitsberichterstattung vorzunehmen. Im Lagebericht hat die Geschäftsführung eine Stellungnahme zur Einhaltung der öffentlichen Zwecksetzung und zur Zweckerreichung nach § 108 Abs. 2 Nr. 2 GO N</w:t>
      </w:r>
      <w:r w:rsidR="00611EB5" w:rsidRPr="00591DC9">
        <w:rPr>
          <w:rFonts w:ascii="Arial" w:hAnsi="Arial" w:cs="Arial"/>
        </w:rPr>
        <w:t>R</w:t>
      </w:r>
      <w:r w:rsidRPr="00591DC9">
        <w:rPr>
          <w:rFonts w:ascii="Arial" w:hAnsi="Arial" w:cs="Arial"/>
        </w:rPr>
        <w:t>W abzugeben.</w:t>
      </w:r>
    </w:p>
    <w:p w14:paraId="0D65064F" w14:textId="0A6C54F6" w:rsidR="00D01B9E" w:rsidRPr="00591DC9" w:rsidRDefault="00D01B9E"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Die Gesellschaft weist im Anhang zum Jahresabschluss die gesetzlichen Angaben, j</w:t>
      </w:r>
      <w:r w:rsidR="00CA4404">
        <w:rPr>
          <w:rFonts w:ascii="Arial" w:hAnsi="Arial" w:cs="Arial"/>
        </w:rPr>
        <w:t>e</w:t>
      </w:r>
      <w:r w:rsidRPr="00591DC9">
        <w:rPr>
          <w:rFonts w:ascii="Arial" w:hAnsi="Arial" w:cs="Arial"/>
        </w:rPr>
        <w:t>doch ohne Erleichterungen des § 286 Abs. 4 HGB in Anspruch zu nehmen, aus (§ 108 Abs. 1 Nr. 8 GO N</w:t>
      </w:r>
      <w:r w:rsidR="00B045FF" w:rsidRPr="00591DC9">
        <w:rPr>
          <w:rFonts w:ascii="Arial" w:hAnsi="Arial" w:cs="Arial"/>
        </w:rPr>
        <w:t>R</w:t>
      </w:r>
      <w:r w:rsidRPr="00591DC9">
        <w:rPr>
          <w:rFonts w:ascii="Arial" w:hAnsi="Arial" w:cs="Arial"/>
        </w:rPr>
        <w:t>W).</w:t>
      </w:r>
    </w:p>
    <w:p w14:paraId="36E4E81B" w14:textId="75E63B9C" w:rsidR="00737BF3" w:rsidRPr="00591DC9" w:rsidRDefault="00737BF3"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Die Geschäftsführer haben den Jahresabschluss zusammen mit dem Lagebericht und dem Prüfungsbericht des Abschlussprüfers unverzüglich dem Aufsichtsrat zur Beratung und danach der Gesellschafterversammlung zur Feststellung des Jahresabschlusses vor</w:t>
      </w:r>
      <w:r w:rsidR="008B789E" w:rsidRPr="00591DC9">
        <w:rPr>
          <w:rFonts w:ascii="Arial" w:hAnsi="Arial" w:cs="Arial"/>
        </w:rPr>
        <w:t>zulegen. Die Gesellschafterversammlung hat grundsätzlich bis zum Ablauf der ersten acht Monate des Geschäftsjahres, spätestens jedoch innerhalb der gesetzlichen Fristen über die Feststellung des Jahresabschlusses und über die Ergebnisverwendung zu beschließen.</w:t>
      </w:r>
      <w:r w:rsidRPr="00591DC9">
        <w:rPr>
          <w:rFonts w:ascii="Arial" w:hAnsi="Arial" w:cs="Arial"/>
        </w:rPr>
        <w:t xml:space="preserve"> </w:t>
      </w:r>
    </w:p>
    <w:p w14:paraId="76F46509" w14:textId="77777777" w:rsidR="00C909F6" w:rsidRPr="00591DC9" w:rsidRDefault="00C909F6"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Buchführung und Bilanzierung haben den Grundsätzen ordnungsmäßiger Buchführung unter Beachtung des Steuerrechts zu entsprechen.</w:t>
      </w:r>
    </w:p>
    <w:p w14:paraId="728BC3CB" w14:textId="77777777" w:rsidR="00226851" w:rsidRPr="00591DC9" w:rsidRDefault="00C909F6"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 xml:space="preserve">Die Geschäftsführung ist verpflichtet, in entsprechender Anwendung der §§ 53 ff. </w:t>
      </w:r>
      <w:proofErr w:type="spellStart"/>
      <w:r w:rsidRPr="00591DC9">
        <w:rPr>
          <w:rFonts w:ascii="Arial" w:hAnsi="Arial" w:cs="Arial"/>
        </w:rPr>
        <w:t>Haushaltsgrundsätzegesetz</w:t>
      </w:r>
      <w:proofErr w:type="spellEnd"/>
      <w:r w:rsidRPr="00591DC9">
        <w:rPr>
          <w:rFonts w:ascii="Arial" w:hAnsi="Arial" w:cs="Arial"/>
        </w:rPr>
        <w:t xml:space="preserve"> („</w:t>
      </w:r>
      <w:r w:rsidRPr="008A62F6">
        <w:rPr>
          <w:rFonts w:ascii="Arial" w:hAnsi="Arial" w:cs="Arial"/>
          <w:b/>
          <w:bCs/>
        </w:rPr>
        <w:t>HGrG</w:t>
      </w:r>
      <w:r w:rsidRPr="00591DC9">
        <w:rPr>
          <w:rFonts w:ascii="Arial" w:hAnsi="Arial" w:cs="Arial"/>
        </w:rPr>
        <w:t>")</w:t>
      </w:r>
    </w:p>
    <w:p w14:paraId="6277B701" w14:textId="05BBC243" w:rsidR="00226851" w:rsidRPr="00591DC9" w:rsidRDefault="00C909F6" w:rsidP="00D5153B">
      <w:pPr>
        <w:pStyle w:val="BodyText"/>
        <w:numPr>
          <w:ilvl w:val="0"/>
          <w:numId w:val="35"/>
        </w:numPr>
        <w:spacing w:line="360" w:lineRule="auto"/>
        <w:jc w:val="both"/>
        <w:rPr>
          <w:rFonts w:ascii="Arial" w:hAnsi="Arial" w:cs="Arial"/>
        </w:rPr>
      </w:pPr>
      <w:r w:rsidRPr="00591DC9">
        <w:rPr>
          <w:rFonts w:ascii="Arial" w:hAnsi="Arial" w:cs="Arial"/>
        </w:rPr>
        <w:t>im Rahmen der Abschlussprüfung auch die Ordnungsgemäßheit der Geschäftsführung prüfen zu lassen;</w:t>
      </w:r>
    </w:p>
    <w:p w14:paraId="4409E0CA" w14:textId="73425FB6" w:rsidR="00327195" w:rsidRPr="00591DC9" w:rsidRDefault="00C909F6" w:rsidP="00D5153B">
      <w:pPr>
        <w:pStyle w:val="BodyText"/>
        <w:numPr>
          <w:ilvl w:val="0"/>
          <w:numId w:val="35"/>
        </w:numPr>
        <w:spacing w:line="360" w:lineRule="auto"/>
        <w:jc w:val="both"/>
        <w:rPr>
          <w:rFonts w:ascii="Arial" w:hAnsi="Arial" w:cs="Arial"/>
        </w:rPr>
      </w:pPr>
      <w:r w:rsidRPr="00591DC9">
        <w:rPr>
          <w:rFonts w:ascii="Arial" w:hAnsi="Arial" w:cs="Arial"/>
        </w:rPr>
        <w:t>den Abschlussprüfer zu beauftragen, in seinem Bericht auch darzustellen</w:t>
      </w:r>
    </w:p>
    <w:p w14:paraId="1D44A937" w14:textId="7D2C04E6" w:rsidR="00327195" w:rsidRPr="00591DC9" w:rsidRDefault="00C909F6" w:rsidP="00D5153B">
      <w:pPr>
        <w:pStyle w:val="BodyText"/>
        <w:numPr>
          <w:ilvl w:val="1"/>
          <w:numId w:val="35"/>
        </w:numPr>
        <w:spacing w:line="360" w:lineRule="auto"/>
        <w:jc w:val="both"/>
        <w:rPr>
          <w:rFonts w:ascii="Arial" w:hAnsi="Arial" w:cs="Arial"/>
        </w:rPr>
      </w:pPr>
      <w:r w:rsidRPr="00591DC9">
        <w:rPr>
          <w:rFonts w:ascii="Arial" w:hAnsi="Arial" w:cs="Arial"/>
        </w:rPr>
        <w:lastRenderedPageBreak/>
        <w:t>die Entwicklung der Vermögens- und Ertragslage sowie die Liquidität und Rentabilität der Gesellschaft</w:t>
      </w:r>
    </w:p>
    <w:p w14:paraId="646E0397" w14:textId="1C89BBF2" w:rsidR="00327195" w:rsidRPr="00591DC9" w:rsidRDefault="00C909F6" w:rsidP="00D5153B">
      <w:pPr>
        <w:pStyle w:val="BodyText"/>
        <w:numPr>
          <w:ilvl w:val="1"/>
          <w:numId w:val="35"/>
        </w:numPr>
        <w:spacing w:line="360" w:lineRule="auto"/>
        <w:jc w:val="both"/>
        <w:rPr>
          <w:rFonts w:ascii="Arial" w:hAnsi="Arial" w:cs="Arial"/>
        </w:rPr>
      </w:pPr>
      <w:r w:rsidRPr="00591DC9">
        <w:rPr>
          <w:rFonts w:ascii="Arial" w:hAnsi="Arial" w:cs="Arial"/>
        </w:rPr>
        <w:t xml:space="preserve">verlustbringende Geschäfte und Ursachen dieser Verluste, wenn diese Geschäfte und deren Ursachen für die Vermögens- und Ertragslage der Gesellschaft von Bedeutung </w:t>
      </w:r>
      <w:r w:rsidR="00607C32" w:rsidRPr="00D3119A">
        <w:rPr>
          <w:rFonts w:ascii="Arial" w:hAnsi="Arial" w:cs="Arial"/>
        </w:rPr>
        <w:t>waren</w:t>
      </w:r>
      <w:r w:rsidRPr="00591DC9">
        <w:rPr>
          <w:rFonts w:ascii="Arial" w:hAnsi="Arial" w:cs="Arial"/>
        </w:rPr>
        <w:t xml:space="preserve">, </w:t>
      </w:r>
      <w:r w:rsidR="00287A2F" w:rsidRPr="00591DC9">
        <w:rPr>
          <w:rFonts w:ascii="Arial" w:hAnsi="Arial" w:cs="Arial"/>
        </w:rPr>
        <w:t>und</w:t>
      </w:r>
    </w:p>
    <w:p w14:paraId="529F6066" w14:textId="77777777" w:rsidR="001709F3" w:rsidRPr="00591DC9" w:rsidRDefault="00C909F6" w:rsidP="00D5153B">
      <w:pPr>
        <w:pStyle w:val="BodyText"/>
        <w:numPr>
          <w:ilvl w:val="1"/>
          <w:numId w:val="35"/>
        </w:numPr>
        <w:spacing w:line="360" w:lineRule="auto"/>
        <w:jc w:val="both"/>
        <w:rPr>
          <w:rFonts w:ascii="Arial" w:hAnsi="Arial" w:cs="Arial"/>
        </w:rPr>
      </w:pPr>
      <w:r w:rsidRPr="00591DC9">
        <w:rPr>
          <w:rFonts w:ascii="Arial" w:hAnsi="Arial" w:cs="Arial"/>
        </w:rPr>
        <w:t>die Ursachen eines in der Gewinn- und Verlustrechnung ausgewiesenen Jahresfehlbetrages</w:t>
      </w:r>
      <w:r w:rsidR="003C5E8C" w:rsidRPr="00591DC9">
        <w:rPr>
          <w:rFonts w:ascii="Arial" w:hAnsi="Arial" w:cs="Arial"/>
        </w:rPr>
        <w:t>,</w:t>
      </w:r>
    </w:p>
    <w:p w14:paraId="714E145B" w14:textId="6BA6AC9F" w:rsidR="005D4517" w:rsidRPr="00591DC9" w:rsidRDefault="005D4517" w:rsidP="00D5153B">
      <w:pPr>
        <w:pStyle w:val="BodyText"/>
        <w:numPr>
          <w:ilvl w:val="1"/>
          <w:numId w:val="35"/>
        </w:numPr>
        <w:spacing w:line="360" w:lineRule="auto"/>
        <w:jc w:val="both"/>
        <w:rPr>
          <w:rFonts w:ascii="Arial" w:hAnsi="Arial" w:cs="Arial"/>
        </w:rPr>
      </w:pPr>
      <w:r w:rsidRPr="00591DC9">
        <w:rPr>
          <w:rFonts w:ascii="Arial" w:hAnsi="Arial" w:cs="Arial"/>
        </w:rPr>
        <w:t>ob das vom Märkischen Kreis zur Verfügung gestellte Eigenkapital angemessen verzinst wird</w:t>
      </w:r>
      <w:r w:rsidR="00B708F9">
        <w:rPr>
          <w:rFonts w:ascii="Arial" w:hAnsi="Arial" w:cs="Arial"/>
        </w:rPr>
        <w:t>.</w:t>
      </w:r>
    </w:p>
    <w:p w14:paraId="62B79FC5" w14:textId="0CF57CB9" w:rsidR="008F7F72" w:rsidRDefault="008F7F72" w:rsidP="00D5153B">
      <w:pPr>
        <w:pStyle w:val="BodyText"/>
        <w:numPr>
          <w:ilvl w:val="0"/>
          <w:numId w:val="34"/>
        </w:numPr>
        <w:spacing w:line="360" w:lineRule="auto"/>
        <w:ind w:left="851" w:hanging="785"/>
        <w:jc w:val="both"/>
        <w:rPr>
          <w:rFonts w:ascii="Arial" w:hAnsi="Arial" w:cs="Arial"/>
        </w:rPr>
      </w:pPr>
      <w:r w:rsidRPr="008F7F72">
        <w:rPr>
          <w:rFonts w:ascii="Arial" w:hAnsi="Arial" w:cs="Arial"/>
        </w:rPr>
        <w:t>De</w:t>
      </w:r>
      <w:r>
        <w:rPr>
          <w:rFonts w:ascii="Arial" w:hAnsi="Arial" w:cs="Arial"/>
        </w:rPr>
        <w:t>m Märkischen Kreis</w:t>
      </w:r>
      <w:r w:rsidRPr="008F7F72">
        <w:rPr>
          <w:rFonts w:ascii="Arial" w:hAnsi="Arial" w:cs="Arial"/>
        </w:rPr>
        <w:t xml:space="preserve"> und de</w:t>
      </w:r>
      <w:r w:rsidR="00C233FD">
        <w:rPr>
          <w:rFonts w:ascii="Arial" w:hAnsi="Arial" w:cs="Arial"/>
        </w:rPr>
        <w:t>ssen</w:t>
      </w:r>
      <w:r w:rsidRPr="008F7F72">
        <w:rPr>
          <w:rFonts w:ascii="Arial" w:hAnsi="Arial" w:cs="Arial"/>
        </w:rPr>
        <w:t xml:space="preserve"> Rechnungsprüfungs</w:t>
      </w:r>
      <w:r>
        <w:rPr>
          <w:rFonts w:ascii="Arial" w:hAnsi="Arial" w:cs="Arial"/>
        </w:rPr>
        <w:t>amt</w:t>
      </w:r>
      <w:r w:rsidRPr="008F7F72">
        <w:rPr>
          <w:rFonts w:ascii="Arial" w:hAnsi="Arial" w:cs="Arial"/>
        </w:rPr>
        <w:t xml:space="preserve"> stehen die Befugnisse und Rechte gemäß §§ 53 und 54 </w:t>
      </w:r>
      <w:r w:rsidR="0069492A">
        <w:rPr>
          <w:rFonts w:ascii="Arial" w:hAnsi="Arial" w:cs="Arial"/>
        </w:rPr>
        <w:t>HGrG</w:t>
      </w:r>
      <w:r w:rsidRPr="008F7F72">
        <w:rPr>
          <w:rFonts w:ascii="Arial" w:hAnsi="Arial" w:cs="Arial"/>
        </w:rPr>
        <w:t xml:space="preserve"> sowie gemäß § 112 GO NRW zu. Zum Zwecke der Wahrnehmung dieser Befugnisse und Rechte ha</w:t>
      </w:r>
      <w:r w:rsidR="00C53DBB">
        <w:rPr>
          <w:rFonts w:ascii="Arial" w:hAnsi="Arial" w:cs="Arial"/>
        </w:rPr>
        <w:t>t</w:t>
      </w:r>
      <w:r w:rsidRPr="008F7F72">
        <w:rPr>
          <w:rFonts w:ascii="Arial" w:hAnsi="Arial" w:cs="Arial"/>
        </w:rPr>
        <w:t xml:space="preserve"> d</w:t>
      </w:r>
      <w:r w:rsidR="00C53DBB">
        <w:rPr>
          <w:rFonts w:ascii="Arial" w:hAnsi="Arial" w:cs="Arial"/>
        </w:rPr>
        <w:t>as</w:t>
      </w:r>
      <w:r w:rsidRPr="008F7F72">
        <w:rPr>
          <w:rFonts w:ascii="Arial" w:hAnsi="Arial" w:cs="Arial"/>
        </w:rPr>
        <w:t xml:space="preserve"> Rechnungsprüfungs</w:t>
      </w:r>
      <w:r w:rsidR="00C53DBB">
        <w:rPr>
          <w:rFonts w:ascii="Arial" w:hAnsi="Arial" w:cs="Arial"/>
        </w:rPr>
        <w:t>a</w:t>
      </w:r>
      <w:r w:rsidRPr="008F7F72">
        <w:rPr>
          <w:rFonts w:ascii="Arial" w:hAnsi="Arial" w:cs="Arial"/>
        </w:rPr>
        <w:t>mt ein unmittelbares Unterrichtungsrecht, ein Betretungsrecht der Geschäfts- und Betriebsräume der Gesellschaft sowie das Recht auf Einsichtnahme in die Bücher und sonstigen Unterlagen der Gesellschaft. Insbesondere ist de</w:t>
      </w:r>
      <w:r w:rsidR="00690102">
        <w:rPr>
          <w:rFonts w:ascii="Arial" w:hAnsi="Arial" w:cs="Arial"/>
        </w:rPr>
        <w:t xml:space="preserve">m Märkischen Kreis </w:t>
      </w:r>
      <w:r w:rsidRPr="008F7F72">
        <w:rPr>
          <w:rFonts w:ascii="Arial" w:hAnsi="Arial" w:cs="Arial"/>
        </w:rPr>
        <w:t>Auskunft bzw. Einsicht zu gewähren, soweit dies für die Aufstellung eines Gesamtabschlusses erforderlich ist.</w:t>
      </w:r>
    </w:p>
    <w:p w14:paraId="3FCBD808" w14:textId="31E1B637" w:rsidR="00C909F6" w:rsidRPr="00591DC9" w:rsidRDefault="00B23F7A" w:rsidP="00D5153B">
      <w:pPr>
        <w:pStyle w:val="BodyText"/>
        <w:numPr>
          <w:ilvl w:val="0"/>
          <w:numId w:val="34"/>
        </w:numPr>
        <w:spacing w:line="360" w:lineRule="auto"/>
        <w:ind w:left="851" w:hanging="785"/>
        <w:jc w:val="both"/>
        <w:rPr>
          <w:rFonts w:ascii="Arial" w:hAnsi="Arial" w:cs="Arial"/>
        </w:rPr>
      </w:pPr>
      <w:r w:rsidRPr="00591DC9">
        <w:rPr>
          <w:rFonts w:ascii="Arial" w:hAnsi="Arial" w:cs="Arial"/>
        </w:rPr>
        <w:t xml:space="preserve">Die Gesellschaft und die </w:t>
      </w:r>
      <w:r w:rsidR="00201D49" w:rsidRPr="00591DC9">
        <w:rPr>
          <w:rFonts w:ascii="Arial" w:hAnsi="Arial" w:cs="Arial"/>
        </w:rPr>
        <w:t>Gesellschaftsorgane</w:t>
      </w:r>
      <w:r w:rsidRPr="00591DC9">
        <w:rPr>
          <w:rFonts w:ascii="Arial" w:hAnsi="Arial" w:cs="Arial"/>
        </w:rPr>
        <w:t xml:space="preserve"> sind verpflichtet, dem Märkischen Kreis die</w:t>
      </w:r>
      <w:r w:rsidR="005D33A7">
        <w:rPr>
          <w:rFonts w:ascii="Arial" w:hAnsi="Arial" w:cs="Arial"/>
        </w:rPr>
        <w:t xml:space="preserve"> </w:t>
      </w:r>
      <w:r w:rsidR="002A6191">
        <w:rPr>
          <w:rFonts w:ascii="Arial" w:hAnsi="Arial" w:cs="Arial"/>
        </w:rPr>
        <w:t xml:space="preserve">aus seiner </w:t>
      </w:r>
      <w:r w:rsidR="00B66588">
        <w:rPr>
          <w:rFonts w:ascii="Arial" w:hAnsi="Arial" w:cs="Arial"/>
        </w:rPr>
        <w:t xml:space="preserve">Sicht </w:t>
      </w:r>
      <w:r w:rsidR="00B66588" w:rsidRPr="00591DC9">
        <w:rPr>
          <w:rFonts w:ascii="Arial" w:hAnsi="Arial" w:cs="Arial"/>
        </w:rPr>
        <w:t>erforderlichen</w:t>
      </w:r>
      <w:r w:rsidRPr="00591DC9">
        <w:rPr>
          <w:rFonts w:ascii="Arial" w:hAnsi="Arial" w:cs="Arial"/>
        </w:rPr>
        <w:t xml:space="preserve"> Informationen und Unterlagen auf Abruf zur Verfügung zu stellen.</w:t>
      </w:r>
    </w:p>
    <w:p w14:paraId="50350F5A" w14:textId="3A56D516" w:rsidR="00217A8C" w:rsidRPr="00D3119A" w:rsidRDefault="00681F1D" w:rsidP="00D3119A">
      <w:pPr>
        <w:pStyle w:val="Heading1"/>
        <w:rPr>
          <w:rFonts w:cs="Arial"/>
        </w:rPr>
      </w:pPr>
      <w:bookmarkStart w:id="15" w:name="_Toc231673601"/>
      <w:r w:rsidRPr="00D3119A">
        <w:rPr>
          <w:rFonts w:cs="Arial"/>
        </w:rPr>
        <w:t>Gewinn und Verlust</w:t>
      </w:r>
      <w:r w:rsidR="007A3F2B" w:rsidRPr="00D3119A">
        <w:rPr>
          <w:rFonts w:cs="Arial"/>
        </w:rPr>
        <w:t>, Finanzierung</w:t>
      </w:r>
      <w:r w:rsidR="005C79CE">
        <w:rPr>
          <w:rFonts w:cs="Arial"/>
        </w:rPr>
        <w:t>, Liquidation</w:t>
      </w:r>
      <w:bookmarkEnd w:id="15"/>
    </w:p>
    <w:p w14:paraId="08B32D1B" w14:textId="6E8F5AF3" w:rsidR="001325B7" w:rsidRPr="001325B7" w:rsidRDefault="00926964" w:rsidP="00D3119A">
      <w:pPr>
        <w:pStyle w:val="BodyText"/>
        <w:numPr>
          <w:ilvl w:val="0"/>
          <w:numId w:val="52"/>
        </w:numPr>
        <w:spacing w:line="360" w:lineRule="auto"/>
        <w:ind w:left="851" w:hanging="785"/>
        <w:jc w:val="both"/>
        <w:rPr>
          <w:rFonts w:ascii="Arial" w:hAnsi="Arial" w:cs="Arial"/>
        </w:rPr>
      </w:pPr>
      <w:r w:rsidRPr="001325B7">
        <w:rPr>
          <w:rFonts w:ascii="Arial" w:hAnsi="Arial" w:cs="Arial"/>
        </w:rPr>
        <w:t>Abweichend von § 29 Abs. 3 Satz 1 GmbHG wird die Verteilung des Jahresergebnisses nicht nach dem Verhältnis der Geschäftsanteile, sondern nach Maßgabe der nachfolgenden Absätze vorgenommen (§ 29 Abs. 3 Satz 2 GmbHG).</w:t>
      </w:r>
    </w:p>
    <w:p w14:paraId="49BD5EFF" w14:textId="7A4CBD58" w:rsidR="00926964" w:rsidRPr="001325B7" w:rsidRDefault="00926964" w:rsidP="006C19FC">
      <w:pPr>
        <w:pStyle w:val="BodyText"/>
        <w:numPr>
          <w:ilvl w:val="0"/>
          <w:numId w:val="52"/>
        </w:numPr>
        <w:spacing w:line="360" w:lineRule="auto"/>
        <w:ind w:left="851" w:hanging="785"/>
        <w:jc w:val="both"/>
        <w:rPr>
          <w:rFonts w:ascii="Arial" w:hAnsi="Arial" w:cs="Arial"/>
        </w:rPr>
      </w:pPr>
      <w:r w:rsidRPr="001325B7">
        <w:rPr>
          <w:rFonts w:ascii="Arial" w:hAnsi="Arial" w:cs="Arial"/>
        </w:rPr>
        <w:t xml:space="preserve">Sämtliche Gewinne der Gesellschaft (Jahresüberschuss zuzüglich eines etwaigen Gewinnvortrags und abzüglich eines etwaigen Verlustvortrags) stehen ausschließlich dem </w:t>
      </w:r>
      <w:r w:rsidR="00B30024" w:rsidRPr="001325B7">
        <w:rPr>
          <w:rFonts w:ascii="Arial" w:hAnsi="Arial" w:cs="Arial"/>
        </w:rPr>
        <w:t>[</w:t>
      </w:r>
      <w:r w:rsidRPr="00D3119A">
        <w:rPr>
          <w:rFonts w:ascii="Arial" w:hAnsi="Arial" w:cs="Arial"/>
        </w:rPr>
        <w:t>Partner</w:t>
      </w:r>
      <w:r w:rsidR="00B30024" w:rsidRPr="001325B7">
        <w:rPr>
          <w:rFonts w:ascii="Arial" w:hAnsi="Arial" w:cs="Arial"/>
        </w:rPr>
        <w:t>]</w:t>
      </w:r>
      <w:r w:rsidRPr="001325B7">
        <w:rPr>
          <w:rFonts w:ascii="Arial" w:hAnsi="Arial" w:cs="Arial"/>
        </w:rPr>
        <w:t xml:space="preserve"> zu. Der Märkische Kreis hat keinen Anspruch auf Ausschüttung von Gewinnen der Gesellschaft. Beschlüsse der Gesellschafterversammlung über die Einstellung von Beträgen in Gewinnrücklagen oder über den Gewinnvortrag gemäß § 29 Abs. 2 GmbHG bleiben hiervon unberührt.</w:t>
      </w:r>
    </w:p>
    <w:p w14:paraId="225F5A52" w14:textId="0740135E" w:rsidR="00121634" w:rsidRPr="00D3119A" w:rsidRDefault="0052295B" w:rsidP="006C19FC">
      <w:pPr>
        <w:pStyle w:val="BodyText"/>
        <w:numPr>
          <w:ilvl w:val="0"/>
          <w:numId w:val="52"/>
        </w:numPr>
        <w:spacing w:line="360" w:lineRule="auto"/>
        <w:ind w:left="851" w:hanging="785"/>
        <w:jc w:val="both"/>
        <w:rPr>
          <w:rFonts w:ascii="Arial" w:hAnsi="Arial" w:cs="Arial"/>
        </w:rPr>
      </w:pPr>
      <w:r w:rsidRPr="001325B7">
        <w:rPr>
          <w:rFonts w:ascii="Arial" w:hAnsi="Arial" w:cs="Arial"/>
        </w:rPr>
        <w:t>Sämtliche</w:t>
      </w:r>
      <w:r w:rsidRPr="00D3119A">
        <w:rPr>
          <w:rFonts w:ascii="Arial" w:hAnsi="Arial" w:cs="Arial"/>
        </w:rPr>
        <w:t xml:space="preserve"> </w:t>
      </w:r>
      <w:r w:rsidR="00ED2326" w:rsidRPr="00D3119A">
        <w:rPr>
          <w:rFonts w:ascii="Arial" w:hAnsi="Arial" w:cs="Arial"/>
        </w:rPr>
        <w:t>entstehende</w:t>
      </w:r>
      <w:r w:rsidR="00B216DB" w:rsidRPr="00D3119A">
        <w:rPr>
          <w:rFonts w:ascii="Arial" w:hAnsi="Arial" w:cs="Arial"/>
        </w:rPr>
        <w:t>n</w:t>
      </w:r>
      <w:r w:rsidRPr="001325B7">
        <w:rPr>
          <w:rFonts w:ascii="Arial" w:hAnsi="Arial" w:cs="Arial"/>
        </w:rPr>
        <w:t xml:space="preserve"> </w:t>
      </w:r>
      <w:r w:rsidR="00B216DB" w:rsidRPr="00D3119A">
        <w:rPr>
          <w:rFonts w:ascii="Arial" w:hAnsi="Arial" w:cs="Arial"/>
        </w:rPr>
        <w:t>Jahresfehlbeträge</w:t>
      </w:r>
      <w:r w:rsidRPr="001325B7">
        <w:rPr>
          <w:rFonts w:ascii="Arial" w:hAnsi="Arial" w:cs="Arial"/>
        </w:rPr>
        <w:t xml:space="preserve"> der Gesellschaft sind </w:t>
      </w:r>
      <w:r w:rsidR="0000213D" w:rsidRPr="00D3119A">
        <w:rPr>
          <w:rFonts w:ascii="Arial" w:hAnsi="Arial" w:cs="Arial"/>
        </w:rPr>
        <w:t xml:space="preserve">von </w:t>
      </w:r>
      <w:r w:rsidRPr="001325B7">
        <w:rPr>
          <w:rFonts w:ascii="Arial" w:hAnsi="Arial" w:cs="Arial"/>
        </w:rPr>
        <w:t>[</w:t>
      </w:r>
      <w:r w:rsidRPr="00D3119A">
        <w:rPr>
          <w:rFonts w:ascii="Arial" w:hAnsi="Arial" w:cs="Arial"/>
        </w:rPr>
        <w:t>Partner</w:t>
      </w:r>
      <w:r w:rsidRPr="001325B7">
        <w:rPr>
          <w:rFonts w:ascii="Arial" w:hAnsi="Arial" w:cs="Arial"/>
        </w:rPr>
        <w:t xml:space="preserve">] </w:t>
      </w:r>
      <w:r w:rsidR="0000213D" w:rsidRPr="00D3119A">
        <w:rPr>
          <w:rFonts w:ascii="Arial" w:hAnsi="Arial" w:cs="Arial"/>
        </w:rPr>
        <w:t>auszugleichen</w:t>
      </w:r>
      <w:r w:rsidR="004E17E3" w:rsidRPr="00D3119A">
        <w:rPr>
          <w:rFonts w:ascii="Arial" w:hAnsi="Arial" w:cs="Arial"/>
        </w:rPr>
        <w:t>, soweit</w:t>
      </w:r>
      <w:r w:rsidR="00C314E7" w:rsidRPr="00D3119A">
        <w:rPr>
          <w:rFonts w:ascii="Arial" w:hAnsi="Arial" w:cs="Arial"/>
        </w:rPr>
        <w:t xml:space="preserve"> diese nicht dadurch ausgeglichen werden</w:t>
      </w:r>
      <w:r w:rsidR="00F30A45" w:rsidRPr="00D3119A">
        <w:rPr>
          <w:rFonts w:ascii="Arial" w:hAnsi="Arial" w:cs="Arial"/>
        </w:rPr>
        <w:t xml:space="preserve">, dass den </w:t>
      </w:r>
      <w:r w:rsidR="007C04CD" w:rsidRPr="00D3119A">
        <w:rPr>
          <w:rFonts w:ascii="Arial" w:hAnsi="Arial" w:cs="Arial"/>
        </w:rPr>
        <w:t>Gewinnrücklagen</w:t>
      </w:r>
      <w:r w:rsidR="003B59F5" w:rsidRPr="00D3119A">
        <w:rPr>
          <w:rFonts w:ascii="Arial" w:hAnsi="Arial" w:cs="Arial"/>
        </w:rPr>
        <w:t xml:space="preserve"> Beträge entnommen werden</w:t>
      </w:r>
      <w:r w:rsidRPr="001325B7">
        <w:rPr>
          <w:rFonts w:ascii="Arial" w:hAnsi="Arial" w:cs="Arial"/>
        </w:rPr>
        <w:t>. De</w:t>
      </w:r>
      <w:r w:rsidR="00121634" w:rsidRPr="00D3119A">
        <w:rPr>
          <w:rFonts w:ascii="Arial" w:hAnsi="Arial" w:cs="Arial"/>
        </w:rPr>
        <w:t>n</w:t>
      </w:r>
      <w:r w:rsidRPr="001325B7">
        <w:rPr>
          <w:rFonts w:ascii="Arial" w:hAnsi="Arial" w:cs="Arial"/>
        </w:rPr>
        <w:t xml:space="preserve"> Märkische</w:t>
      </w:r>
      <w:r w:rsidR="00121634" w:rsidRPr="00D3119A">
        <w:rPr>
          <w:rFonts w:ascii="Arial" w:hAnsi="Arial" w:cs="Arial"/>
        </w:rPr>
        <w:t>n</w:t>
      </w:r>
      <w:r w:rsidRPr="001325B7">
        <w:rPr>
          <w:rFonts w:ascii="Arial" w:hAnsi="Arial" w:cs="Arial"/>
        </w:rPr>
        <w:t xml:space="preserve"> Kreis tr</w:t>
      </w:r>
      <w:r w:rsidR="00AC0F60" w:rsidRPr="00D3119A">
        <w:rPr>
          <w:rFonts w:ascii="Arial" w:hAnsi="Arial" w:cs="Arial"/>
        </w:rPr>
        <w:t>iff</w:t>
      </w:r>
      <w:r w:rsidRPr="001325B7">
        <w:rPr>
          <w:rFonts w:ascii="Arial" w:hAnsi="Arial" w:cs="Arial"/>
        </w:rPr>
        <w:t xml:space="preserve">t keine </w:t>
      </w:r>
      <w:r w:rsidR="00E837B0" w:rsidRPr="00D3119A">
        <w:rPr>
          <w:rFonts w:ascii="Arial" w:hAnsi="Arial" w:cs="Arial"/>
        </w:rPr>
        <w:t xml:space="preserve">Verpflichtung </w:t>
      </w:r>
      <w:r w:rsidR="00121634" w:rsidRPr="00D3119A">
        <w:rPr>
          <w:rFonts w:ascii="Arial" w:hAnsi="Arial" w:cs="Arial"/>
        </w:rPr>
        <w:t xml:space="preserve">zum Ausgleich von </w:t>
      </w:r>
      <w:r w:rsidRPr="001325B7">
        <w:rPr>
          <w:rFonts w:ascii="Arial" w:hAnsi="Arial" w:cs="Arial"/>
        </w:rPr>
        <w:t>Verluste</w:t>
      </w:r>
      <w:r w:rsidR="00121634" w:rsidRPr="00D3119A">
        <w:rPr>
          <w:rFonts w:ascii="Arial" w:hAnsi="Arial" w:cs="Arial"/>
        </w:rPr>
        <w:t>n</w:t>
      </w:r>
      <w:r w:rsidRPr="001325B7">
        <w:rPr>
          <w:rFonts w:ascii="Arial" w:hAnsi="Arial" w:cs="Arial"/>
        </w:rPr>
        <w:t xml:space="preserve"> der Gesellschaft.</w:t>
      </w:r>
    </w:p>
    <w:p w14:paraId="2C55A7E2" w14:textId="50E43A98" w:rsidR="0052295B" w:rsidRPr="001325B7" w:rsidRDefault="0052295B" w:rsidP="006C19FC">
      <w:pPr>
        <w:pStyle w:val="BodyText"/>
        <w:numPr>
          <w:ilvl w:val="0"/>
          <w:numId w:val="52"/>
        </w:numPr>
        <w:spacing w:line="360" w:lineRule="auto"/>
        <w:ind w:left="851" w:hanging="785"/>
        <w:jc w:val="both"/>
        <w:rPr>
          <w:rFonts w:ascii="Arial" w:hAnsi="Arial" w:cs="Arial"/>
        </w:rPr>
      </w:pPr>
      <w:r w:rsidRPr="00D3119A">
        <w:rPr>
          <w:rFonts w:ascii="Arial" w:hAnsi="Arial" w:cs="Arial"/>
        </w:rPr>
        <w:lastRenderedPageBreak/>
        <w:t xml:space="preserve">Der [Partner] ist verpflichtet, die zur </w:t>
      </w:r>
      <w:r w:rsidR="00397D20" w:rsidRPr="00D3119A">
        <w:rPr>
          <w:rFonts w:ascii="Arial" w:hAnsi="Arial" w:cs="Arial"/>
        </w:rPr>
        <w:t>E</w:t>
      </w:r>
      <w:r w:rsidRPr="00D3119A">
        <w:rPr>
          <w:rFonts w:ascii="Arial" w:hAnsi="Arial" w:cs="Arial"/>
        </w:rPr>
        <w:t>rhaltung de</w:t>
      </w:r>
      <w:r w:rsidR="00397D20" w:rsidRPr="00D3119A">
        <w:rPr>
          <w:rFonts w:ascii="Arial" w:hAnsi="Arial" w:cs="Arial"/>
        </w:rPr>
        <w:t>r Liquidität</w:t>
      </w:r>
      <w:r w:rsidR="005C1BD4" w:rsidRPr="00D3119A">
        <w:rPr>
          <w:rFonts w:ascii="Arial" w:hAnsi="Arial" w:cs="Arial"/>
        </w:rPr>
        <w:t xml:space="preserve"> </w:t>
      </w:r>
      <w:r w:rsidR="002F018C" w:rsidRPr="00D3119A">
        <w:rPr>
          <w:rFonts w:ascii="Arial" w:hAnsi="Arial" w:cs="Arial"/>
        </w:rPr>
        <w:t xml:space="preserve">der Gesellschaft </w:t>
      </w:r>
      <w:r w:rsidR="005C1BD4" w:rsidRPr="00D3119A">
        <w:rPr>
          <w:rFonts w:ascii="Arial" w:hAnsi="Arial" w:cs="Arial"/>
        </w:rPr>
        <w:t>benötigten Finanz</w:t>
      </w:r>
      <w:r w:rsidR="00C76715" w:rsidRPr="00D3119A">
        <w:rPr>
          <w:rFonts w:ascii="Arial" w:hAnsi="Arial" w:cs="Arial"/>
        </w:rPr>
        <w:t>m</w:t>
      </w:r>
      <w:r w:rsidR="005C1BD4" w:rsidRPr="00D3119A">
        <w:rPr>
          <w:rFonts w:ascii="Arial" w:hAnsi="Arial" w:cs="Arial"/>
        </w:rPr>
        <w:t>ittel</w:t>
      </w:r>
      <w:r w:rsidR="00DB4F46" w:rsidRPr="00D3119A">
        <w:rPr>
          <w:rFonts w:ascii="Arial" w:hAnsi="Arial" w:cs="Arial"/>
        </w:rPr>
        <w:t xml:space="preserve"> </w:t>
      </w:r>
      <w:r w:rsidR="009821DC" w:rsidRPr="00D3119A">
        <w:rPr>
          <w:rFonts w:ascii="Arial" w:hAnsi="Arial" w:cs="Arial"/>
        </w:rPr>
        <w:t>auf Anforderung der Gesellschaft</w:t>
      </w:r>
      <w:r w:rsidR="00F9354B" w:rsidRPr="00D3119A">
        <w:rPr>
          <w:rFonts w:ascii="Arial" w:hAnsi="Arial" w:cs="Arial"/>
        </w:rPr>
        <w:t xml:space="preserve"> zur Verfügung zu stellen</w:t>
      </w:r>
      <w:r w:rsidRPr="00D3119A">
        <w:rPr>
          <w:rFonts w:ascii="Arial" w:hAnsi="Arial" w:cs="Arial"/>
        </w:rPr>
        <w:t xml:space="preserve">, soweit dies </w:t>
      </w:r>
      <w:r w:rsidR="00987D0F" w:rsidRPr="00D3119A">
        <w:rPr>
          <w:rFonts w:ascii="Arial" w:hAnsi="Arial" w:cs="Arial"/>
        </w:rPr>
        <w:t xml:space="preserve">zur Aufrechthaltung des gewöhnlichen Geschäftsbetriebs </w:t>
      </w:r>
      <w:r w:rsidRPr="00D3119A">
        <w:rPr>
          <w:rFonts w:ascii="Arial" w:hAnsi="Arial" w:cs="Arial"/>
        </w:rPr>
        <w:t>erforder</w:t>
      </w:r>
      <w:r w:rsidR="00987D0F" w:rsidRPr="00D3119A">
        <w:rPr>
          <w:rFonts w:ascii="Arial" w:hAnsi="Arial" w:cs="Arial"/>
        </w:rPr>
        <w:t>lich ist</w:t>
      </w:r>
      <w:r w:rsidRPr="00D3119A">
        <w:rPr>
          <w:rFonts w:ascii="Arial" w:hAnsi="Arial" w:cs="Arial"/>
        </w:rPr>
        <w:t xml:space="preserve"> </w:t>
      </w:r>
      <w:r w:rsidR="00987D0F" w:rsidRPr="00D3119A">
        <w:rPr>
          <w:rFonts w:ascii="Arial" w:hAnsi="Arial" w:cs="Arial"/>
        </w:rPr>
        <w:t>oder</w:t>
      </w:r>
      <w:r w:rsidR="002B59FE" w:rsidRPr="00D3119A">
        <w:rPr>
          <w:rFonts w:ascii="Arial" w:hAnsi="Arial" w:cs="Arial"/>
        </w:rPr>
        <w:t xml:space="preserve"> wenn</w:t>
      </w:r>
      <w:r w:rsidRPr="00D3119A">
        <w:rPr>
          <w:rFonts w:ascii="Arial" w:hAnsi="Arial" w:cs="Arial"/>
        </w:rPr>
        <w:t xml:space="preserve"> die Gesellschaft </w:t>
      </w:r>
      <w:r w:rsidR="002B59FE" w:rsidRPr="00D3119A">
        <w:rPr>
          <w:rFonts w:ascii="Arial" w:hAnsi="Arial" w:cs="Arial"/>
        </w:rPr>
        <w:t xml:space="preserve">voraussichtlich </w:t>
      </w:r>
      <w:r w:rsidR="005B101A" w:rsidRPr="00D3119A">
        <w:rPr>
          <w:rFonts w:ascii="Arial" w:hAnsi="Arial" w:cs="Arial"/>
        </w:rPr>
        <w:t>nicht mehr in der Lage sein wird</w:t>
      </w:r>
      <w:r w:rsidR="003C0DFB" w:rsidRPr="00D3119A">
        <w:rPr>
          <w:rFonts w:ascii="Arial" w:hAnsi="Arial" w:cs="Arial"/>
        </w:rPr>
        <w:t xml:space="preserve"> oder nicht mehr in der Lage</w:t>
      </w:r>
      <w:r w:rsidR="006D5399" w:rsidRPr="00D3119A">
        <w:rPr>
          <w:rFonts w:ascii="Arial" w:hAnsi="Arial" w:cs="Arial"/>
        </w:rPr>
        <w:t xml:space="preserve"> ist, ihren Zahlungspflichten bei Fälligkeit nachzukommen</w:t>
      </w:r>
      <w:r w:rsidRPr="00D3119A">
        <w:rPr>
          <w:rFonts w:ascii="Arial" w:hAnsi="Arial" w:cs="Arial"/>
        </w:rPr>
        <w:t>.</w:t>
      </w:r>
    </w:p>
    <w:p w14:paraId="5C3B701F" w14:textId="3F2A2567" w:rsidR="007708BF" w:rsidRPr="001325B7" w:rsidRDefault="007708BF" w:rsidP="006C19FC">
      <w:pPr>
        <w:pStyle w:val="BodyText"/>
        <w:numPr>
          <w:ilvl w:val="0"/>
          <w:numId w:val="52"/>
        </w:numPr>
        <w:spacing w:line="360" w:lineRule="auto"/>
        <w:ind w:left="851" w:hanging="785"/>
        <w:jc w:val="both"/>
        <w:rPr>
          <w:rFonts w:ascii="Arial" w:hAnsi="Arial" w:cs="Arial"/>
        </w:rPr>
      </w:pPr>
      <w:r w:rsidRPr="00D3119A">
        <w:rPr>
          <w:rFonts w:ascii="Arial" w:hAnsi="Arial" w:cs="Arial"/>
        </w:rPr>
        <w:t>Die Gesellschafterversammlung beschließt jährlich einen Investitionsplan.</w:t>
      </w:r>
      <w:r w:rsidRPr="001325B7">
        <w:rPr>
          <w:rFonts w:ascii="Arial" w:hAnsi="Arial" w:cs="Arial"/>
        </w:rPr>
        <w:t xml:space="preserve"> Soweit Investitionskosten</w:t>
      </w:r>
      <w:r w:rsidRPr="00D3119A">
        <w:rPr>
          <w:rFonts w:ascii="Arial" w:hAnsi="Arial" w:cs="Arial"/>
        </w:rPr>
        <w:t xml:space="preserve"> </w:t>
      </w:r>
      <w:r w:rsidR="00D665B0" w:rsidRPr="00D3119A">
        <w:rPr>
          <w:rFonts w:ascii="Arial" w:hAnsi="Arial" w:cs="Arial"/>
        </w:rPr>
        <w:t>nicht</w:t>
      </w:r>
      <w:r w:rsidRPr="001325B7">
        <w:rPr>
          <w:rFonts w:ascii="Arial" w:hAnsi="Arial" w:cs="Arial"/>
        </w:rPr>
        <w:t xml:space="preserve"> aus Mitteln der Gesellschaft finanziert werden</w:t>
      </w:r>
      <w:r w:rsidR="00D665B0" w:rsidRPr="00D3119A">
        <w:rPr>
          <w:rFonts w:ascii="Arial" w:hAnsi="Arial" w:cs="Arial"/>
        </w:rPr>
        <w:t xml:space="preserve"> können</w:t>
      </w:r>
      <w:r w:rsidRPr="001325B7">
        <w:rPr>
          <w:rFonts w:ascii="Arial" w:hAnsi="Arial" w:cs="Arial"/>
        </w:rPr>
        <w:t xml:space="preserve">, </w:t>
      </w:r>
      <w:r w:rsidR="00D665B0" w:rsidRPr="00D3119A">
        <w:rPr>
          <w:rFonts w:ascii="Arial" w:hAnsi="Arial" w:cs="Arial"/>
        </w:rPr>
        <w:t>ist der</w:t>
      </w:r>
      <w:r w:rsidRPr="001325B7">
        <w:rPr>
          <w:rFonts w:ascii="Arial" w:hAnsi="Arial" w:cs="Arial"/>
        </w:rPr>
        <w:t xml:space="preserve"> [</w:t>
      </w:r>
      <w:r w:rsidRPr="00D3119A">
        <w:rPr>
          <w:rFonts w:ascii="Arial" w:hAnsi="Arial" w:cs="Arial"/>
        </w:rPr>
        <w:t>Partner</w:t>
      </w:r>
      <w:r w:rsidRPr="001325B7">
        <w:rPr>
          <w:rFonts w:ascii="Arial" w:hAnsi="Arial" w:cs="Arial"/>
        </w:rPr>
        <w:t>]</w:t>
      </w:r>
      <w:r w:rsidR="00D665B0" w:rsidRPr="00D3119A">
        <w:rPr>
          <w:rFonts w:ascii="Arial" w:hAnsi="Arial" w:cs="Arial"/>
        </w:rPr>
        <w:t xml:space="preserve"> verpflichtet, entsprechende Einlagen</w:t>
      </w:r>
      <w:r w:rsidR="00FB1463" w:rsidRPr="00D3119A">
        <w:rPr>
          <w:rFonts w:ascii="Arial" w:hAnsi="Arial" w:cs="Arial"/>
        </w:rPr>
        <w:t xml:space="preserve"> in die Gesellschaft zu leisten</w:t>
      </w:r>
      <w:r w:rsidRPr="001325B7">
        <w:rPr>
          <w:rFonts w:ascii="Arial" w:hAnsi="Arial" w:cs="Arial"/>
        </w:rPr>
        <w:t xml:space="preserve">. Der Märkische Kreis ist nicht verpflichtet, </w:t>
      </w:r>
      <w:r w:rsidR="00FB1463" w:rsidRPr="00D3119A">
        <w:rPr>
          <w:rFonts w:ascii="Arial" w:hAnsi="Arial" w:cs="Arial"/>
        </w:rPr>
        <w:t>Einlagen</w:t>
      </w:r>
      <w:r w:rsidRPr="001325B7">
        <w:rPr>
          <w:rFonts w:ascii="Arial" w:hAnsi="Arial" w:cs="Arial"/>
        </w:rPr>
        <w:t xml:space="preserve"> zu </w:t>
      </w:r>
      <w:r w:rsidR="001B2C3C" w:rsidRPr="00D3119A">
        <w:rPr>
          <w:rFonts w:ascii="Arial" w:hAnsi="Arial" w:cs="Arial"/>
        </w:rPr>
        <w:t>leist</w:t>
      </w:r>
      <w:r w:rsidRPr="001325B7">
        <w:rPr>
          <w:rFonts w:ascii="Arial" w:hAnsi="Arial" w:cs="Arial"/>
        </w:rPr>
        <w:t>en.</w:t>
      </w:r>
    </w:p>
    <w:p w14:paraId="0F92FC8E" w14:textId="4EE9B1CA" w:rsidR="00926964" w:rsidRPr="001325B7" w:rsidRDefault="00926964" w:rsidP="006C19FC">
      <w:pPr>
        <w:pStyle w:val="BodyText"/>
        <w:numPr>
          <w:ilvl w:val="0"/>
          <w:numId w:val="52"/>
        </w:numPr>
        <w:spacing w:line="360" w:lineRule="auto"/>
        <w:ind w:left="851" w:hanging="785"/>
        <w:jc w:val="both"/>
        <w:rPr>
          <w:rFonts w:ascii="Arial" w:hAnsi="Arial" w:cs="Arial"/>
        </w:rPr>
      </w:pPr>
      <w:r w:rsidRPr="001325B7">
        <w:rPr>
          <w:rFonts w:ascii="Arial" w:hAnsi="Arial" w:cs="Arial"/>
        </w:rPr>
        <w:t xml:space="preserve">Der </w:t>
      </w:r>
      <w:r w:rsidR="00B30024" w:rsidRPr="001325B7">
        <w:rPr>
          <w:rFonts w:ascii="Arial" w:hAnsi="Arial" w:cs="Arial"/>
        </w:rPr>
        <w:t>[</w:t>
      </w:r>
      <w:r w:rsidRPr="00D3119A">
        <w:rPr>
          <w:rFonts w:ascii="Arial" w:hAnsi="Arial" w:cs="Arial"/>
        </w:rPr>
        <w:t>Partner</w:t>
      </w:r>
      <w:r w:rsidR="00B30024" w:rsidRPr="001325B7">
        <w:rPr>
          <w:rFonts w:ascii="Arial" w:hAnsi="Arial" w:cs="Arial"/>
        </w:rPr>
        <w:t>]</w:t>
      </w:r>
      <w:r w:rsidRPr="001325B7">
        <w:rPr>
          <w:rFonts w:ascii="Arial" w:hAnsi="Arial" w:cs="Arial"/>
        </w:rPr>
        <w:t xml:space="preserve"> stellt den Märkischen Kreis von sämtlichen Ansprüchen frei, die aus </w:t>
      </w:r>
      <w:r w:rsidR="00FE7BB6" w:rsidRPr="00D3119A">
        <w:rPr>
          <w:rFonts w:ascii="Arial" w:hAnsi="Arial" w:cs="Arial"/>
        </w:rPr>
        <w:t>ein</w:t>
      </w:r>
      <w:r w:rsidRPr="001325B7">
        <w:rPr>
          <w:rFonts w:ascii="Arial" w:hAnsi="Arial" w:cs="Arial"/>
        </w:rPr>
        <w:t>er Inanspruchnahme des Märkischen Kreises für Verluste oder Investitionskosten der Gesellschaft resultieren. Die Freistellungsverpflichtung gilt unabhängig davon, ob die Inanspruchnahme auf gesetzlicher oder vertraglicher Grundlage beruht.</w:t>
      </w:r>
    </w:p>
    <w:p w14:paraId="6B4D96EE" w14:textId="3BBF39F1" w:rsidR="00926964" w:rsidRPr="0037115A" w:rsidRDefault="00926964" w:rsidP="006C19FC">
      <w:pPr>
        <w:pStyle w:val="BodyText"/>
        <w:numPr>
          <w:ilvl w:val="0"/>
          <w:numId w:val="52"/>
        </w:numPr>
        <w:spacing w:line="360" w:lineRule="auto"/>
        <w:ind w:left="851" w:hanging="785"/>
        <w:jc w:val="both"/>
        <w:rPr>
          <w:rFonts w:ascii="Arial" w:hAnsi="Arial" w:cs="Arial"/>
        </w:rPr>
      </w:pPr>
      <w:r w:rsidRPr="001325B7">
        <w:rPr>
          <w:rFonts w:ascii="Arial" w:hAnsi="Arial" w:cs="Arial"/>
        </w:rPr>
        <w:t xml:space="preserve">Die vorstehenden Regelungen </w:t>
      </w:r>
      <w:r w:rsidR="0086090A" w:rsidRPr="00D3119A">
        <w:rPr>
          <w:rFonts w:ascii="Arial" w:hAnsi="Arial" w:cs="Arial"/>
        </w:rPr>
        <w:t>finden erstmalig Anwendung</w:t>
      </w:r>
      <w:r w:rsidRPr="001325B7">
        <w:rPr>
          <w:rFonts w:ascii="Arial" w:hAnsi="Arial" w:cs="Arial"/>
        </w:rPr>
        <w:t xml:space="preserve"> </w:t>
      </w:r>
      <w:r w:rsidR="002A73FA" w:rsidRPr="00D3119A">
        <w:rPr>
          <w:rFonts w:ascii="Arial" w:hAnsi="Arial" w:cs="Arial"/>
        </w:rPr>
        <w:t xml:space="preserve">auf </w:t>
      </w:r>
      <w:r w:rsidR="00B97959" w:rsidRPr="00D3119A">
        <w:rPr>
          <w:rFonts w:ascii="Arial" w:hAnsi="Arial" w:cs="Arial"/>
        </w:rPr>
        <w:t xml:space="preserve">das </w:t>
      </w:r>
      <w:r w:rsidR="002A73FA" w:rsidRPr="00D3119A">
        <w:rPr>
          <w:rFonts w:ascii="Arial" w:hAnsi="Arial" w:cs="Arial"/>
        </w:rPr>
        <w:t>Ergebnis</w:t>
      </w:r>
      <w:r w:rsidR="007D35F6">
        <w:rPr>
          <w:rFonts w:ascii="Arial" w:hAnsi="Arial" w:cs="Arial"/>
        </w:rPr>
        <w:t xml:space="preserve"> </w:t>
      </w:r>
      <w:r w:rsidRPr="001325B7">
        <w:rPr>
          <w:rFonts w:ascii="Arial" w:hAnsi="Arial" w:cs="Arial"/>
        </w:rPr>
        <w:t>de</w:t>
      </w:r>
      <w:r w:rsidR="00F02A94" w:rsidRPr="00D3119A">
        <w:rPr>
          <w:rFonts w:ascii="Arial" w:hAnsi="Arial" w:cs="Arial"/>
        </w:rPr>
        <w:t>s</w:t>
      </w:r>
      <w:r w:rsidRPr="001325B7">
        <w:rPr>
          <w:rFonts w:ascii="Arial" w:hAnsi="Arial" w:cs="Arial"/>
        </w:rPr>
        <w:t xml:space="preserve"> Geschäftsjahr</w:t>
      </w:r>
      <w:r w:rsidR="00544A4C" w:rsidRPr="00D3119A">
        <w:rPr>
          <w:rFonts w:ascii="Arial" w:hAnsi="Arial" w:cs="Arial"/>
        </w:rPr>
        <w:t>es</w:t>
      </w:r>
      <w:r w:rsidR="00B97959" w:rsidRPr="00D3119A">
        <w:rPr>
          <w:rFonts w:ascii="Arial" w:hAnsi="Arial" w:cs="Arial"/>
        </w:rPr>
        <w:t xml:space="preserve"> 202</w:t>
      </w:r>
      <w:r w:rsidR="00505E1E">
        <w:rPr>
          <w:rFonts w:ascii="Arial" w:hAnsi="Arial" w:cs="Arial"/>
        </w:rPr>
        <w:t>8</w:t>
      </w:r>
      <w:r w:rsidRPr="001325B7">
        <w:rPr>
          <w:rFonts w:ascii="Arial" w:hAnsi="Arial" w:cs="Arial"/>
        </w:rPr>
        <w:t xml:space="preserve">. Für </w:t>
      </w:r>
      <w:r w:rsidR="0032372D" w:rsidRPr="00D3119A">
        <w:rPr>
          <w:rFonts w:ascii="Arial" w:hAnsi="Arial" w:cs="Arial"/>
        </w:rPr>
        <w:t>die Verteilung</w:t>
      </w:r>
      <w:r w:rsidR="00195B0E" w:rsidRPr="00D3119A">
        <w:rPr>
          <w:rFonts w:ascii="Arial" w:hAnsi="Arial" w:cs="Arial"/>
        </w:rPr>
        <w:t xml:space="preserve"> von</w:t>
      </w:r>
      <w:r w:rsidRPr="001325B7">
        <w:rPr>
          <w:rFonts w:ascii="Arial" w:hAnsi="Arial" w:cs="Arial"/>
        </w:rPr>
        <w:t xml:space="preserve"> Ergebnisse</w:t>
      </w:r>
      <w:r w:rsidR="00195B0E" w:rsidRPr="00D3119A">
        <w:rPr>
          <w:rFonts w:ascii="Arial" w:hAnsi="Arial" w:cs="Arial"/>
        </w:rPr>
        <w:t>n, die</w:t>
      </w:r>
      <w:r w:rsidR="00FE17D9" w:rsidRPr="00D3119A">
        <w:rPr>
          <w:rFonts w:ascii="Arial" w:hAnsi="Arial" w:cs="Arial"/>
        </w:rPr>
        <w:t xml:space="preserve"> in früheren Geschäftsjahren entstanden sind,</w:t>
      </w:r>
      <w:r w:rsidRPr="001325B7">
        <w:rPr>
          <w:rFonts w:ascii="Arial" w:hAnsi="Arial" w:cs="Arial"/>
        </w:rPr>
        <w:t xml:space="preserve"> </w:t>
      </w:r>
      <w:r w:rsidR="00FE17D9" w:rsidRPr="00D3119A">
        <w:rPr>
          <w:rFonts w:ascii="Arial" w:hAnsi="Arial" w:cs="Arial"/>
        </w:rPr>
        <w:t>findet die ge</w:t>
      </w:r>
      <w:r w:rsidR="00872F27" w:rsidRPr="00D3119A">
        <w:rPr>
          <w:rFonts w:ascii="Arial" w:hAnsi="Arial" w:cs="Arial"/>
        </w:rPr>
        <w:t>setzlich</w:t>
      </w:r>
      <w:r w:rsidR="00EC213C" w:rsidRPr="00D3119A">
        <w:rPr>
          <w:rFonts w:ascii="Arial" w:hAnsi="Arial" w:cs="Arial"/>
        </w:rPr>
        <w:t xml:space="preserve"> vorgesehene Verteilung Anwend</w:t>
      </w:r>
      <w:r w:rsidRPr="001325B7">
        <w:rPr>
          <w:rFonts w:ascii="Arial" w:hAnsi="Arial" w:cs="Arial"/>
        </w:rPr>
        <w:t>ung</w:t>
      </w:r>
      <w:r w:rsidR="00B3315F" w:rsidRPr="00D3119A">
        <w:rPr>
          <w:rFonts w:ascii="Arial" w:hAnsi="Arial" w:cs="Arial"/>
        </w:rPr>
        <w:t xml:space="preserve"> (§ 29 Abs.</w:t>
      </w:r>
      <w:r w:rsidR="005A327E" w:rsidRPr="00D3119A">
        <w:rPr>
          <w:rFonts w:ascii="Arial" w:hAnsi="Arial" w:cs="Arial"/>
        </w:rPr>
        <w:t xml:space="preserve"> 3 Satz 1 GmbHG)</w:t>
      </w:r>
      <w:r w:rsidRPr="001325B7">
        <w:rPr>
          <w:rFonts w:ascii="Arial" w:hAnsi="Arial" w:cs="Arial"/>
        </w:rPr>
        <w:t>.</w:t>
      </w:r>
    </w:p>
    <w:p w14:paraId="7F33D416" w14:textId="3DC79F91" w:rsidR="008B2EBD" w:rsidRPr="001325B7" w:rsidRDefault="008B2EBD" w:rsidP="006C19FC">
      <w:pPr>
        <w:pStyle w:val="BodyText"/>
        <w:numPr>
          <w:ilvl w:val="0"/>
          <w:numId w:val="52"/>
        </w:numPr>
        <w:spacing w:line="360" w:lineRule="auto"/>
        <w:ind w:left="851" w:hanging="785"/>
        <w:jc w:val="both"/>
        <w:rPr>
          <w:rFonts w:ascii="Arial" w:hAnsi="Arial" w:cs="Arial"/>
        </w:rPr>
      </w:pPr>
      <w:r w:rsidRPr="00D3119A">
        <w:rPr>
          <w:rFonts w:ascii="Arial" w:hAnsi="Arial" w:cs="Arial"/>
        </w:rPr>
        <w:t>Im Fall einer Liquidation</w:t>
      </w:r>
      <w:r w:rsidR="006E27D1" w:rsidRPr="00D3119A">
        <w:rPr>
          <w:rFonts w:ascii="Arial" w:hAnsi="Arial" w:cs="Arial"/>
        </w:rPr>
        <w:t xml:space="preserve"> </w:t>
      </w:r>
      <w:r w:rsidR="001E31F0" w:rsidRPr="00D3119A">
        <w:rPr>
          <w:rFonts w:ascii="Arial" w:hAnsi="Arial" w:cs="Arial"/>
        </w:rPr>
        <w:t xml:space="preserve">der Gesellschaft </w:t>
      </w:r>
      <w:r w:rsidR="0029496C" w:rsidRPr="00D3119A">
        <w:rPr>
          <w:rFonts w:ascii="Arial" w:hAnsi="Arial" w:cs="Arial"/>
        </w:rPr>
        <w:t>steht</w:t>
      </w:r>
      <w:r w:rsidR="006E27D1" w:rsidRPr="00D3119A">
        <w:rPr>
          <w:rFonts w:ascii="Arial" w:hAnsi="Arial" w:cs="Arial"/>
        </w:rPr>
        <w:t xml:space="preserve"> ei</w:t>
      </w:r>
      <w:r w:rsidR="00337D9A" w:rsidRPr="00D3119A">
        <w:rPr>
          <w:rFonts w:ascii="Arial" w:hAnsi="Arial" w:cs="Arial"/>
        </w:rPr>
        <w:t>n Liquidations</w:t>
      </w:r>
      <w:r w:rsidR="00040F6C" w:rsidRPr="00D3119A">
        <w:rPr>
          <w:rFonts w:ascii="Arial" w:hAnsi="Arial" w:cs="Arial"/>
        </w:rPr>
        <w:t>überschuss</w:t>
      </w:r>
      <w:r w:rsidR="00CE0470" w:rsidRPr="00D3119A">
        <w:rPr>
          <w:rFonts w:ascii="Arial" w:hAnsi="Arial" w:cs="Arial"/>
        </w:rPr>
        <w:t xml:space="preserve"> </w:t>
      </w:r>
      <w:r w:rsidR="0029496C" w:rsidRPr="00D3119A">
        <w:rPr>
          <w:rFonts w:ascii="Arial" w:hAnsi="Arial" w:cs="Arial"/>
        </w:rPr>
        <w:t xml:space="preserve">den Gesellschaftern </w:t>
      </w:r>
      <w:r w:rsidR="00574DDE" w:rsidRPr="00D3119A">
        <w:rPr>
          <w:rFonts w:ascii="Arial" w:hAnsi="Arial" w:cs="Arial"/>
        </w:rPr>
        <w:t xml:space="preserve">quotal entsprechend </w:t>
      </w:r>
      <w:r w:rsidR="00CE0470" w:rsidRPr="00D3119A">
        <w:rPr>
          <w:rFonts w:ascii="Arial" w:hAnsi="Arial" w:cs="Arial"/>
        </w:rPr>
        <w:t>ihrer</w:t>
      </w:r>
      <w:r w:rsidR="009C7DB2" w:rsidRPr="00D3119A">
        <w:rPr>
          <w:rFonts w:ascii="Arial" w:hAnsi="Arial" w:cs="Arial"/>
        </w:rPr>
        <w:t xml:space="preserve"> Beteiligung am Stammkapital der Gesellschaft </w:t>
      </w:r>
      <w:r w:rsidR="00574DDE" w:rsidRPr="00D3119A">
        <w:rPr>
          <w:rFonts w:ascii="Arial" w:hAnsi="Arial" w:cs="Arial"/>
        </w:rPr>
        <w:t>zu</w:t>
      </w:r>
      <w:r w:rsidR="001E31F0" w:rsidRPr="00D3119A">
        <w:rPr>
          <w:rFonts w:ascii="Arial" w:hAnsi="Arial" w:cs="Arial"/>
        </w:rPr>
        <w:t xml:space="preserve"> (§</w:t>
      </w:r>
      <w:r w:rsidR="007D35F6">
        <w:rPr>
          <w:rFonts w:ascii="Arial" w:hAnsi="Arial" w:cs="Arial"/>
        </w:rPr>
        <w:t> </w:t>
      </w:r>
      <w:r w:rsidR="001E31F0" w:rsidRPr="00D3119A">
        <w:rPr>
          <w:rFonts w:ascii="Arial" w:hAnsi="Arial" w:cs="Arial"/>
        </w:rPr>
        <w:t>72 GmbHG)</w:t>
      </w:r>
      <w:r w:rsidR="00574DDE" w:rsidRPr="00D3119A">
        <w:rPr>
          <w:rFonts w:ascii="Arial" w:hAnsi="Arial" w:cs="Arial"/>
        </w:rPr>
        <w:t>.</w:t>
      </w:r>
    </w:p>
    <w:p w14:paraId="14F5A615" w14:textId="0BD311C3" w:rsidR="00C909F6" w:rsidRPr="00345640" w:rsidRDefault="00C909F6" w:rsidP="0074191F">
      <w:pPr>
        <w:pStyle w:val="Heading1"/>
        <w:rPr>
          <w:rFonts w:cs="Arial"/>
        </w:rPr>
      </w:pPr>
      <w:bookmarkStart w:id="16" w:name="_Toc231673602"/>
      <w:r w:rsidRPr="00345640">
        <w:rPr>
          <w:rFonts w:cs="Arial"/>
        </w:rPr>
        <w:t>Abtretungs- und Belastungsbeschränkungen</w:t>
      </w:r>
      <w:bookmarkEnd w:id="16"/>
    </w:p>
    <w:p w14:paraId="39C7599C" w14:textId="77777777" w:rsidR="00220183"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Eine Übertragung, Belastung oder sonstige Verfügung über die Geschäftsanteile oder Teile davon setzt zu ihrer Wirksamkeit die Zustimmung von mindestens 75 % der Stimmen in der Gesellschafterversammlung voraus.</w:t>
      </w:r>
    </w:p>
    <w:p w14:paraId="2FC57C55" w14:textId="77777777" w:rsidR="00220183"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Die Begründung von Unterbeteiligungen an Geschäftsanteilen sowie Maßnahmen gleicher Wirkung sind nicht gestattet. Mittelbare Umgehungen der Vinkulierung werden ebenfalls erfasst.</w:t>
      </w:r>
    </w:p>
    <w:p w14:paraId="5E12BB92" w14:textId="7F164B49" w:rsidR="00C909F6" w:rsidRPr="00345640" w:rsidRDefault="00220183" w:rsidP="00D5153B">
      <w:pPr>
        <w:pStyle w:val="BodyText"/>
        <w:numPr>
          <w:ilvl w:val="0"/>
          <w:numId w:val="36"/>
        </w:numPr>
        <w:spacing w:line="360" w:lineRule="auto"/>
        <w:ind w:left="851" w:hanging="785"/>
        <w:jc w:val="both"/>
        <w:rPr>
          <w:rFonts w:ascii="Arial" w:hAnsi="Arial" w:cs="Arial"/>
        </w:rPr>
      </w:pPr>
      <w:r w:rsidRPr="00345640">
        <w:rPr>
          <w:rFonts w:ascii="Arial" w:hAnsi="Arial" w:cs="Arial"/>
        </w:rPr>
        <w:t xml:space="preserve">Bei einem Verstoß gegen die Bestimmungen der Abs. 1 und 2 ist eine Vertragsstrafe in Höhe von </w:t>
      </w:r>
      <w:r w:rsidRPr="00345640">
        <w:rPr>
          <w:rFonts w:ascii="Arial" w:hAnsi="Arial" w:cs="Arial"/>
          <w:highlight w:val="yellow"/>
        </w:rPr>
        <w:t>[●]</w:t>
      </w:r>
      <w:r w:rsidRPr="00345640">
        <w:rPr>
          <w:rFonts w:ascii="Arial" w:hAnsi="Arial" w:cs="Arial"/>
        </w:rPr>
        <w:t xml:space="preserve"> EUR verwirkt.</w:t>
      </w:r>
    </w:p>
    <w:p w14:paraId="0FB2B6EB" w14:textId="42249FAD" w:rsidR="00C909F6" w:rsidRPr="00345640" w:rsidRDefault="00C909F6" w:rsidP="0074191F">
      <w:pPr>
        <w:pStyle w:val="Heading1"/>
        <w:rPr>
          <w:rFonts w:cs="Arial"/>
        </w:rPr>
      </w:pPr>
      <w:bookmarkStart w:id="17" w:name="_Toc231673603"/>
      <w:r w:rsidRPr="00345640">
        <w:rPr>
          <w:rFonts w:cs="Arial"/>
        </w:rPr>
        <w:lastRenderedPageBreak/>
        <w:t>Andienungspflicht</w:t>
      </w:r>
      <w:bookmarkEnd w:id="17"/>
    </w:p>
    <w:p w14:paraId="562017E8" w14:textId="0C52AE9D" w:rsidR="00C909F6" w:rsidRPr="00345640" w:rsidRDefault="00C909F6"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Beabsichtigt ein Gesellschafter, seine Geschäftsanteile ganz oder teilweise zu veräußern, muss er vor Abschluss eines Kaufvertrags mit einem Dritten seine sämtlichen Geschäftsanteile dem anderen Gesellschafter zum Erwerb anbieten.</w:t>
      </w:r>
    </w:p>
    <w:p w14:paraId="28420483" w14:textId="6C9181F8" w:rsidR="00C909F6" w:rsidRPr="00345640" w:rsidRDefault="00C909F6"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 xml:space="preserve">Der andere Gesellschafter </w:t>
      </w:r>
      <w:r w:rsidR="004E0BFD" w:rsidRPr="00345640">
        <w:rPr>
          <w:rFonts w:ascii="Arial" w:hAnsi="Arial" w:cs="Arial"/>
        </w:rPr>
        <w:t>sowie ein oder mehrere vo</w:t>
      </w:r>
      <w:r w:rsidR="004333D1" w:rsidRPr="00345640">
        <w:rPr>
          <w:rFonts w:ascii="Arial" w:hAnsi="Arial" w:cs="Arial"/>
        </w:rPr>
        <w:t xml:space="preserve">m Märkischen Kreis </w:t>
      </w:r>
      <w:r w:rsidR="004E0BFD" w:rsidRPr="00345640">
        <w:rPr>
          <w:rFonts w:ascii="Arial" w:hAnsi="Arial" w:cs="Arial"/>
        </w:rPr>
        <w:t>bestimmte Dritte dürfen</w:t>
      </w:r>
      <w:r w:rsidRPr="00345640">
        <w:rPr>
          <w:rFonts w:ascii="Arial" w:hAnsi="Arial" w:cs="Arial"/>
        </w:rPr>
        <w:t xml:space="preserve"> das Angebot während einer Frist von 18 Monaten seit Andienung annehmen. Der Märkische Kreis darf einen oder mehrere Dritte als Erwerber der angedienten Beteiligung des </w:t>
      </w:r>
      <w:r w:rsidR="001E5F69" w:rsidRPr="00345640">
        <w:rPr>
          <w:rFonts w:ascii="Arial" w:hAnsi="Arial" w:cs="Arial"/>
        </w:rPr>
        <w:t>[</w:t>
      </w:r>
      <w:r w:rsidR="001E5F69" w:rsidRPr="00345640">
        <w:rPr>
          <w:rFonts w:ascii="Arial" w:hAnsi="Arial" w:cs="Arial"/>
          <w:highlight w:val="yellow"/>
        </w:rPr>
        <w:t>Partners</w:t>
      </w:r>
      <w:r w:rsidR="001E5F69" w:rsidRPr="00345640">
        <w:rPr>
          <w:rFonts w:ascii="Arial" w:hAnsi="Arial" w:cs="Arial"/>
        </w:rPr>
        <w:t>]</w:t>
      </w:r>
      <w:r w:rsidR="00CB78C9" w:rsidRPr="00345640">
        <w:rPr>
          <w:rFonts w:ascii="Arial" w:hAnsi="Arial" w:cs="Arial"/>
        </w:rPr>
        <w:t xml:space="preserve"> </w:t>
      </w:r>
      <w:r w:rsidRPr="00345640">
        <w:rPr>
          <w:rFonts w:ascii="Arial" w:hAnsi="Arial" w:cs="Arial"/>
        </w:rPr>
        <w:t xml:space="preserve">bestimmen, sofern sichergestellt ist, dass die gesamte Beteiligung des </w:t>
      </w:r>
      <w:r w:rsidR="001E5F69" w:rsidRPr="00345640">
        <w:rPr>
          <w:rFonts w:ascii="Arial" w:hAnsi="Arial" w:cs="Arial"/>
        </w:rPr>
        <w:t>[</w:t>
      </w:r>
      <w:r w:rsidR="001E5F69" w:rsidRPr="00345640">
        <w:rPr>
          <w:rFonts w:ascii="Arial" w:hAnsi="Arial" w:cs="Arial"/>
          <w:highlight w:val="yellow"/>
        </w:rPr>
        <w:t>Partners</w:t>
      </w:r>
      <w:r w:rsidR="001E5F69" w:rsidRPr="00345640">
        <w:rPr>
          <w:rFonts w:ascii="Arial" w:hAnsi="Arial" w:cs="Arial"/>
        </w:rPr>
        <w:t>]</w:t>
      </w:r>
      <w:r w:rsidR="00CB78C9" w:rsidRPr="00345640">
        <w:rPr>
          <w:rFonts w:ascii="Arial" w:hAnsi="Arial" w:cs="Arial"/>
        </w:rPr>
        <w:t xml:space="preserve"> </w:t>
      </w:r>
      <w:r w:rsidRPr="00345640">
        <w:rPr>
          <w:rFonts w:ascii="Arial" w:hAnsi="Arial" w:cs="Arial"/>
        </w:rPr>
        <w:t>erworben wird.</w:t>
      </w:r>
    </w:p>
    <w:p w14:paraId="197CE899" w14:textId="4862DA2D" w:rsidR="00C909F6" w:rsidRPr="00345640" w:rsidRDefault="00E86078" w:rsidP="00D5153B">
      <w:pPr>
        <w:pStyle w:val="BodyText"/>
        <w:numPr>
          <w:ilvl w:val="0"/>
          <w:numId w:val="37"/>
        </w:numPr>
        <w:spacing w:line="360" w:lineRule="auto"/>
        <w:ind w:left="851" w:hanging="785"/>
        <w:jc w:val="both"/>
        <w:rPr>
          <w:rFonts w:ascii="Arial" w:hAnsi="Arial" w:cs="Arial"/>
        </w:rPr>
      </w:pPr>
      <w:r w:rsidRPr="00345640">
        <w:rPr>
          <w:rFonts w:ascii="Arial" w:hAnsi="Arial" w:cs="Arial"/>
        </w:rPr>
        <w:t xml:space="preserve">Interne Restrukturierungen </w:t>
      </w:r>
      <w:r w:rsidR="00963EB0" w:rsidRPr="00345640">
        <w:rPr>
          <w:rFonts w:ascii="Arial" w:hAnsi="Arial" w:cs="Arial"/>
        </w:rPr>
        <w:t xml:space="preserve">der </w:t>
      </w:r>
      <w:r w:rsidR="00C909F6" w:rsidRPr="00345640">
        <w:rPr>
          <w:rFonts w:ascii="Arial" w:hAnsi="Arial" w:cs="Arial"/>
        </w:rPr>
        <w:t>konzernverbundenen Unternehmen lösen keine Andienungspflicht aus.</w:t>
      </w:r>
    </w:p>
    <w:p w14:paraId="67F3F006" w14:textId="715D2B03" w:rsidR="00C909F6" w:rsidRPr="00345640" w:rsidRDefault="00C909F6" w:rsidP="0074191F">
      <w:pPr>
        <w:pStyle w:val="Heading1"/>
        <w:rPr>
          <w:rFonts w:cs="Arial"/>
        </w:rPr>
      </w:pPr>
      <w:bookmarkStart w:id="18" w:name="_Toc231673604"/>
      <w:r w:rsidRPr="00345640">
        <w:rPr>
          <w:rFonts w:cs="Arial"/>
        </w:rPr>
        <w:t>Vorkaufsrecht</w:t>
      </w:r>
      <w:bookmarkEnd w:id="18"/>
    </w:p>
    <w:p w14:paraId="45172711" w14:textId="4638E455" w:rsidR="00116E1C" w:rsidRPr="00345640" w:rsidRDefault="00116E1C"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 xml:space="preserve">Nimmt der erwerbsberechtigte Gesellschafter das Angebot des andienungspflichtigen Gesellschafters gemäß § 17 nicht innerhalb der Frist gemäß § 17 Abs. 2 an oder erklärt er die Nichtannahme ausdrücklich vor Ablauf dieser Frist, so können die angebotenen Geschäftsanteile innerhalb von 6 Monaten nach Ablauf der Annahmefrist gemäß § 17 Abs. 2 oder nach ausdrücklicher </w:t>
      </w:r>
      <w:r>
        <w:rPr>
          <w:rFonts w:ascii="Arial" w:hAnsi="Arial" w:cs="Arial"/>
        </w:rPr>
        <w:t>Erklärung der Nichtannahme</w:t>
      </w:r>
      <w:r w:rsidRPr="00345640">
        <w:rPr>
          <w:rFonts w:ascii="Arial" w:hAnsi="Arial" w:cs="Arial"/>
        </w:rPr>
        <w:t xml:space="preserve"> an einen Dritten verkauft werden. Bei Überschreiten der Frist ist erneut die Andienungspflicht </w:t>
      </w:r>
      <w:r>
        <w:rPr>
          <w:rFonts w:ascii="Arial" w:hAnsi="Arial" w:cs="Arial"/>
        </w:rPr>
        <w:t xml:space="preserve">des § 17 </w:t>
      </w:r>
      <w:r w:rsidRPr="00345640">
        <w:rPr>
          <w:rFonts w:ascii="Arial" w:hAnsi="Arial" w:cs="Arial"/>
        </w:rPr>
        <w:t>zu erfüllen.</w:t>
      </w:r>
    </w:p>
    <w:p w14:paraId="442C147C" w14:textId="6E9844BE"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Der Kaufvertrag mit dem Dritten ist dem erwerbsberechtigten Gesellschafter in notarieller Form zu übermitteln.</w:t>
      </w:r>
    </w:p>
    <w:p w14:paraId="6A1AA3C0" w14:textId="19739A9E"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 xml:space="preserve">Sieht der Kaufvertrag mit dem Dritten vor, dass der veräußerungswillige Gesellschafter die Geschäftsanteile zu einem Preis veräußern will, der unter dem gemäß Andienungspflicht unterbreiteten Angebot liegt </w:t>
      </w:r>
      <w:r w:rsidR="003A4C1B" w:rsidRPr="00345640">
        <w:rPr>
          <w:rFonts w:ascii="Arial" w:hAnsi="Arial" w:cs="Arial"/>
        </w:rPr>
        <w:t>und/</w:t>
      </w:r>
      <w:r w:rsidRPr="00345640">
        <w:rPr>
          <w:rFonts w:ascii="Arial" w:hAnsi="Arial" w:cs="Arial"/>
        </w:rPr>
        <w:t>oder zu sonstigen Konditionen, die günstiger sind als in dem gemäß Andienungspflicht unterbreiteten Angebot, so muss der veräußerungswillige Gesellschafter die Anteile zunächst wieder dem erwerbsberechtigten Gesellschafter zu diesem Preis und diesen weiteren Konditionen anbieten.</w:t>
      </w:r>
    </w:p>
    <w:p w14:paraId="3DAA0A31" w14:textId="0F9C5BCF" w:rsidR="00C909F6" w:rsidRPr="00345640" w:rsidRDefault="00C909F6" w:rsidP="000E3B30">
      <w:pPr>
        <w:pStyle w:val="BodyText"/>
        <w:numPr>
          <w:ilvl w:val="0"/>
          <w:numId w:val="53"/>
        </w:numPr>
        <w:spacing w:line="360" w:lineRule="auto"/>
        <w:ind w:left="851" w:hanging="785"/>
        <w:jc w:val="both"/>
        <w:rPr>
          <w:rFonts w:ascii="Arial" w:hAnsi="Arial" w:cs="Arial"/>
        </w:rPr>
      </w:pPr>
      <w:r w:rsidRPr="00345640">
        <w:rPr>
          <w:rFonts w:ascii="Arial" w:hAnsi="Arial" w:cs="Arial"/>
        </w:rPr>
        <w:t>Der Dritte muss zeitgleich zum etwaigen Erwerb der Geschäftsanteile</w:t>
      </w:r>
      <w:r w:rsidR="00B448EB" w:rsidRPr="00345640">
        <w:rPr>
          <w:rFonts w:ascii="Arial" w:hAnsi="Arial" w:cs="Arial"/>
        </w:rPr>
        <w:t xml:space="preserve"> in die </w:t>
      </w:r>
      <w:r w:rsidR="00520E86" w:rsidRPr="00345640">
        <w:rPr>
          <w:rFonts w:ascii="Arial" w:hAnsi="Arial" w:cs="Arial"/>
        </w:rPr>
        <w:t>Vertragsstellung des Veräußerers in</w:t>
      </w:r>
      <w:r w:rsidRPr="00345640">
        <w:rPr>
          <w:rFonts w:ascii="Arial" w:hAnsi="Arial" w:cs="Arial"/>
        </w:rPr>
        <w:t xml:space="preserve"> </w:t>
      </w:r>
      <w:r w:rsidR="00DB53C3">
        <w:rPr>
          <w:rFonts w:ascii="Arial" w:hAnsi="Arial" w:cs="Arial"/>
        </w:rPr>
        <w:t>den Konsortialvertrag</w:t>
      </w:r>
      <w:r w:rsidRPr="00345640">
        <w:rPr>
          <w:rFonts w:ascii="Arial" w:hAnsi="Arial" w:cs="Arial"/>
        </w:rPr>
        <w:t xml:space="preserve"> </w:t>
      </w:r>
      <w:r w:rsidR="00520E86" w:rsidRPr="00345640">
        <w:rPr>
          <w:rFonts w:ascii="Arial" w:hAnsi="Arial" w:cs="Arial"/>
        </w:rPr>
        <w:t>eintreten</w:t>
      </w:r>
      <w:r w:rsidRPr="00345640">
        <w:rPr>
          <w:rFonts w:ascii="Arial" w:hAnsi="Arial" w:cs="Arial"/>
        </w:rPr>
        <w:t>.</w:t>
      </w:r>
    </w:p>
    <w:p w14:paraId="1BE6AEF1" w14:textId="3352FE47" w:rsidR="00C909F6" w:rsidRPr="00345640" w:rsidRDefault="00C909F6" w:rsidP="0074191F">
      <w:pPr>
        <w:pStyle w:val="Heading1"/>
        <w:rPr>
          <w:rFonts w:cs="Arial"/>
        </w:rPr>
      </w:pPr>
      <w:bookmarkStart w:id="19" w:name="_Ref231289948"/>
      <w:bookmarkStart w:id="20" w:name="_Toc231673605"/>
      <w:r w:rsidRPr="00345640">
        <w:rPr>
          <w:rFonts w:cs="Arial"/>
        </w:rPr>
        <w:lastRenderedPageBreak/>
        <w:t>Einziehung von Geschäftsanteilen</w:t>
      </w:r>
      <w:bookmarkEnd w:id="19"/>
      <w:bookmarkEnd w:id="20"/>
    </w:p>
    <w:p w14:paraId="7D000879" w14:textId="3F607E3B" w:rsidR="00AB2882"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Der Geschäftsanteil eines Gesellschafters kann durch Gesellschafterbeschluss eingezogen werden, wenn</w:t>
      </w:r>
    </w:p>
    <w:p w14:paraId="0EED1621" w14:textId="5D23964A" w:rsidR="00552D6A" w:rsidRPr="00345640" w:rsidRDefault="00552D6A" w:rsidP="00D5153B">
      <w:pPr>
        <w:pStyle w:val="BodyText"/>
        <w:numPr>
          <w:ilvl w:val="0"/>
          <w:numId w:val="38"/>
        </w:numPr>
        <w:spacing w:line="360" w:lineRule="auto"/>
        <w:jc w:val="both"/>
        <w:rPr>
          <w:rFonts w:ascii="Arial" w:hAnsi="Arial" w:cs="Arial"/>
        </w:rPr>
      </w:pPr>
      <w:r w:rsidRPr="00345640">
        <w:rPr>
          <w:rFonts w:ascii="Arial" w:hAnsi="Arial" w:cs="Arial"/>
        </w:rPr>
        <w:t>in seiner Person ein wichtiger Grund vorliegt, insbesondere, wenn er gegen das Wettbewerbsverbot gemäß § 22 verstoßen hat,</w:t>
      </w:r>
    </w:p>
    <w:p w14:paraId="627F2C35" w14:textId="10F9DF1B"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 xml:space="preserve">er ungeachtet einer substantiierten schriftlichen Mahnung des jeweils anderen Vertragspartners mit angemessener Fristsetzung seine Verpflichtungen aus </w:t>
      </w:r>
      <w:r w:rsidR="007E1C5A">
        <w:rPr>
          <w:rFonts w:ascii="Arial" w:hAnsi="Arial" w:cs="Arial"/>
        </w:rPr>
        <w:t>dem</w:t>
      </w:r>
      <w:r w:rsidR="007E1C5A" w:rsidRPr="00345640">
        <w:rPr>
          <w:rFonts w:ascii="Arial" w:hAnsi="Arial" w:cs="Arial"/>
        </w:rPr>
        <w:t xml:space="preserve"> </w:t>
      </w:r>
      <w:r w:rsidRPr="00345640">
        <w:rPr>
          <w:rFonts w:ascii="Arial" w:hAnsi="Arial" w:cs="Arial"/>
        </w:rPr>
        <w:t xml:space="preserve">zwischen den Gesellschaftern abzuschließenden </w:t>
      </w:r>
      <w:r w:rsidR="007E1C5A">
        <w:rPr>
          <w:rFonts w:ascii="Arial" w:hAnsi="Arial" w:cs="Arial"/>
        </w:rPr>
        <w:t>Konsortialvertrag</w:t>
      </w:r>
      <w:r w:rsidR="007E1C5A" w:rsidRPr="00345640">
        <w:rPr>
          <w:rFonts w:ascii="Arial" w:hAnsi="Arial" w:cs="Arial"/>
        </w:rPr>
        <w:t xml:space="preserve"> </w:t>
      </w:r>
      <w:r w:rsidRPr="00345640">
        <w:rPr>
          <w:rFonts w:ascii="Arial" w:hAnsi="Arial" w:cs="Arial"/>
        </w:rPr>
        <w:t>nicht erfüllt</w:t>
      </w:r>
      <w:r w:rsidR="00630890" w:rsidRPr="00345640">
        <w:rPr>
          <w:rFonts w:ascii="Arial" w:hAnsi="Arial" w:cs="Arial"/>
        </w:rPr>
        <w:t>,</w:t>
      </w:r>
    </w:p>
    <w:p w14:paraId="2387FFCF" w14:textId="2D310A9F"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ein Antrag auf Eröffnung eines Insolvenzverfahrens über sein Vermögen gestellt und nicht innerhalb eines Monats zurückgenommen wird, über sein Vermögen ein Insolvenzverfahren eröffnet worden ist oder eine Verfahrensabweisung mangels Masse gemäß § 26 InsO erfolgt</w:t>
      </w:r>
      <w:r w:rsidR="00630890" w:rsidRPr="00345640">
        <w:rPr>
          <w:rFonts w:ascii="Arial" w:hAnsi="Arial" w:cs="Arial"/>
        </w:rPr>
        <w:t>,</w:t>
      </w:r>
    </w:p>
    <w:p w14:paraId="6F5A3D14" w14:textId="5CF0B8FE" w:rsidR="00AB2882" w:rsidRPr="00345640" w:rsidRDefault="00C909F6" w:rsidP="00D5153B">
      <w:pPr>
        <w:pStyle w:val="BodyText"/>
        <w:numPr>
          <w:ilvl w:val="0"/>
          <w:numId w:val="38"/>
        </w:numPr>
        <w:spacing w:line="360" w:lineRule="auto"/>
        <w:jc w:val="both"/>
        <w:rPr>
          <w:rFonts w:ascii="Arial" w:hAnsi="Arial" w:cs="Arial"/>
        </w:rPr>
      </w:pPr>
      <w:r w:rsidRPr="00345640">
        <w:rPr>
          <w:rFonts w:ascii="Arial" w:hAnsi="Arial" w:cs="Arial"/>
        </w:rPr>
        <w:t>in seinen Geschäftsanteil die Zwangsvollstreckung betrieben und diese nicht innerhalb von drei Monaten nach Einleitung der ersten Zwangsvollstreckungsmaßnahme abgewandt wird</w:t>
      </w:r>
      <w:r w:rsidR="00630890" w:rsidRPr="00345640">
        <w:rPr>
          <w:rFonts w:ascii="Arial" w:hAnsi="Arial" w:cs="Arial"/>
        </w:rPr>
        <w:t>,</w:t>
      </w:r>
      <w:r w:rsidRPr="00345640">
        <w:rPr>
          <w:rFonts w:ascii="Arial" w:hAnsi="Arial" w:cs="Arial"/>
        </w:rPr>
        <w:t xml:space="preserve"> </w:t>
      </w:r>
    </w:p>
    <w:p w14:paraId="7BD21CD4" w14:textId="19F5CC3B" w:rsidR="00C909F6" w:rsidRDefault="00C909F6" w:rsidP="00D5153B">
      <w:pPr>
        <w:pStyle w:val="BodyText"/>
        <w:numPr>
          <w:ilvl w:val="0"/>
          <w:numId w:val="38"/>
        </w:numPr>
        <w:spacing w:line="360" w:lineRule="auto"/>
        <w:jc w:val="both"/>
        <w:rPr>
          <w:rFonts w:ascii="Arial" w:hAnsi="Arial" w:cs="Arial"/>
        </w:rPr>
      </w:pPr>
      <w:r w:rsidRPr="00345640">
        <w:rPr>
          <w:rFonts w:ascii="Arial" w:hAnsi="Arial" w:cs="Arial"/>
        </w:rPr>
        <w:t xml:space="preserve">ein Geschäftsanteil im Wege der Zwangsvollstreckung oder im Rahmen eines Insolvenzverfahrens über das Vermögen eines Gesellschafters an einen Dritten gelangt ist, weil die Einziehung während des Verfahrens nach näherer Maßgabe von Abs. </w:t>
      </w:r>
      <w:r w:rsidR="004E7915">
        <w:rPr>
          <w:rFonts w:ascii="Arial" w:hAnsi="Arial" w:cs="Arial"/>
        </w:rPr>
        <w:t>5</w:t>
      </w:r>
      <w:r w:rsidRPr="00345640">
        <w:rPr>
          <w:rFonts w:ascii="Arial" w:hAnsi="Arial" w:cs="Arial"/>
        </w:rPr>
        <w:t xml:space="preserve"> nicht zulässig war</w:t>
      </w:r>
      <w:r w:rsidR="00D50DA0">
        <w:rPr>
          <w:rFonts w:ascii="Arial" w:hAnsi="Arial" w:cs="Arial"/>
        </w:rPr>
        <w:t>, oder</w:t>
      </w:r>
    </w:p>
    <w:p w14:paraId="1BB28B6F" w14:textId="7B04AFCE" w:rsidR="00A718B7" w:rsidRPr="00187F89" w:rsidRDefault="00BB4509" w:rsidP="00187F89">
      <w:pPr>
        <w:pStyle w:val="BodyText"/>
        <w:numPr>
          <w:ilvl w:val="0"/>
          <w:numId w:val="38"/>
        </w:numPr>
        <w:spacing w:line="360" w:lineRule="auto"/>
        <w:jc w:val="both"/>
        <w:rPr>
          <w:rFonts w:ascii="Arial" w:hAnsi="Arial" w:cs="Arial"/>
        </w:rPr>
      </w:pPr>
      <w:r>
        <w:rPr>
          <w:rFonts w:ascii="Arial" w:hAnsi="Arial" w:cs="Arial"/>
        </w:rPr>
        <w:t xml:space="preserve">der Konsortialvertrag </w:t>
      </w:r>
      <w:r w:rsidR="005D5F95">
        <w:rPr>
          <w:rFonts w:ascii="Arial" w:hAnsi="Arial" w:cs="Arial"/>
        </w:rPr>
        <w:t>beendet</w:t>
      </w:r>
      <w:r>
        <w:rPr>
          <w:rFonts w:ascii="Arial" w:hAnsi="Arial" w:cs="Arial"/>
        </w:rPr>
        <w:t xml:space="preserve"> wird, </w:t>
      </w:r>
      <w:r w:rsidR="00A718B7" w:rsidRPr="00C45322">
        <w:rPr>
          <w:rFonts w:ascii="Arial" w:hAnsi="Arial" w:cs="Arial"/>
        </w:rPr>
        <w:t xml:space="preserve">sofern </w:t>
      </w:r>
      <w:r>
        <w:rPr>
          <w:rFonts w:ascii="Arial" w:hAnsi="Arial" w:cs="Arial"/>
        </w:rPr>
        <w:t>die Beendigung</w:t>
      </w:r>
      <w:r w:rsidR="00A718B7" w:rsidRPr="00C45322">
        <w:rPr>
          <w:rFonts w:ascii="Arial" w:hAnsi="Arial" w:cs="Arial"/>
        </w:rPr>
        <w:t xml:space="preserve"> auf einer Pflichtverletzung des betroffenen Gesellschafters beruht.</w:t>
      </w:r>
    </w:p>
    <w:p w14:paraId="246F042A" w14:textId="33DE35E2" w:rsidR="00914F3A" w:rsidRPr="00345640" w:rsidRDefault="00914F3A"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Der Geschäftsanteil </w:t>
      </w:r>
      <w:r w:rsidR="000253F1" w:rsidRPr="00345640">
        <w:rPr>
          <w:rFonts w:ascii="Arial" w:hAnsi="Arial" w:cs="Arial"/>
        </w:rPr>
        <w:t xml:space="preserve">des </w:t>
      </w:r>
      <w:r w:rsidR="000253F1" w:rsidRPr="000716E8">
        <w:rPr>
          <w:rFonts w:ascii="Arial" w:hAnsi="Arial" w:cs="Arial"/>
        </w:rPr>
        <w:t>[</w:t>
      </w:r>
      <w:r w:rsidR="000253F1" w:rsidRPr="000716E8">
        <w:rPr>
          <w:rFonts w:ascii="Arial" w:hAnsi="Arial" w:cs="Arial"/>
          <w:highlight w:val="yellow"/>
        </w:rPr>
        <w:t>Partners</w:t>
      </w:r>
      <w:r w:rsidR="000253F1" w:rsidRPr="000716E8">
        <w:rPr>
          <w:rFonts w:ascii="Arial" w:hAnsi="Arial" w:cs="Arial"/>
        </w:rPr>
        <w:t>]</w:t>
      </w:r>
      <w:r w:rsidRPr="00345640">
        <w:rPr>
          <w:rFonts w:ascii="Arial" w:hAnsi="Arial" w:cs="Arial"/>
        </w:rPr>
        <w:t xml:space="preserve"> kann</w:t>
      </w:r>
      <w:r w:rsidR="006A4647" w:rsidRPr="00345640">
        <w:rPr>
          <w:rFonts w:ascii="Arial" w:hAnsi="Arial" w:cs="Arial"/>
        </w:rPr>
        <w:t xml:space="preserve"> </w:t>
      </w:r>
      <w:r w:rsidRPr="00345640">
        <w:rPr>
          <w:rFonts w:ascii="Arial" w:hAnsi="Arial" w:cs="Arial"/>
        </w:rPr>
        <w:t>nach freiem Ermessen des Märkischen Kreises mit Wirkung zum Ablauf</w:t>
      </w:r>
      <w:r w:rsidR="006A4647" w:rsidRPr="00345640">
        <w:rPr>
          <w:rFonts w:ascii="Arial" w:hAnsi="Arial" w:cs="Arial"/>
        </w:rPr>
        <w:t xml:space="preserve"> </w:t>
      </w:r>
      <w:r w:rsidRPr="00345640">
        <w:rPr>
          <w:rFonts w:ascii="Arial" w:hAnsi="Arial" w:cs="Arial"/>
        </w:rPr>
        <w:t>des 31. Dezember eines Jahres, erstmalig mit Wirkung zum Ablauf des</w:t>
      </w:r>
      <w:r w:rsidR="006A4647" w:rsidRPr="00345640">
        <w:rPr>
          <w:rFonts w:ascii="Arial" w:hAnsi="Arial" w:cs="Arial"/>
        </w:rPr>
        <w:t xml:space="preserve"> </w:t>
      </w:r>
      <w:r w:rsidR="0060183B">
        <w:rPr>
          <w:rFonts w:ascii="Arial" w:hAnsi="Arial" w:cs="Arial"/>
        </w:rPr>
        <w:t>31. Dezember</w:t>
      </w:r>
      <w:r w:rsidR="00D16D2A">
        <w:rPr>
          <w:rFonts w:ascii="Arial" w:hAnsi="Arial" w:cs="Arial"/>
        </w:rPr>
        <w:t xml:space="preserve"> 2047</w:t>
      </w:r>
      <w:r w:rsidR="0060183B" w:rsidRPr="00345640">
        <w:rPr>
          <w:rFonts w:ascii="Arial" w:hAnsi="Arial" w:cs="Arial"/>
        </w:rPr>
        <w:t xml:space="preserve"> </w:t>
      </w:r>
      <w:r w:rsidRPr="00345640">
        <w:rPr>
          <w:rFonts w:ascii="Arial" w:hAnsi="Arial" w:cs="Arial"/>
        </w:rPr>
        <w:t>eingezogen werden, auch wenn keiner der in Abs. 1</w:t>
      </w:r>
      <w:r w:rsidR="006A4647" w:rsidRPr="00345640">
        <w:rPr>
          <w:rFonts w:ascii="Arial" w:hAnsi="Arial" w:cs="Arial"/>
        </w:rPr>
        <w:t xml:space="preserve"> </w:t>
      </w:r>
      <w:r w:rsidRPr="00345640">
        <w:rPr>
          <w:rFonts w:ascii="Arial" w:hAnsi="Arial" w:cs="Arial"/>
        </w:rPr>
        <w:t>geregelten Tatbestände erfüllt ist. Dem Märkischen Kreis steht das in Satz</w:t>
      </w:r>
      <w:r w:rsidR="006A4647" w:rsidRPr="00345640">
        <w:rPr>
          <w:rFonts w:ascii="Arial" w:hAnsi="Arial" w:cs="Arial"/>
        </w:rPr>
        <w:t xml:space="preserve"> </w:t>
      </w:r>
      <w:r w:rsidRPr="00345640">
        <w:rPr>
          <w:rFonts w:ascii="Arial" w:hAnsi="Arial" w:cs="Arial"/>
        </w:rPr>
        <w:t>1 geregelte, nicht übertragbare gesellschaftsrechtliche Sonderrecht mit</w:t>
      </w:r>
      <w:r w:rsidR="00405D94" w:rsidRPr="00345640">
        <w:rPr>
          <w:rFonts w:ascii="Arial" w:hAnsi="Arial" w:cs="Arial"/>
        </w:rPr>
        <w:t xml:space="preserve"> </w:t>
      </w:r>
      <w:r w:rsidRPr="00345640">
        <w:rPr>
          <w:rFonts w:ascii="Arial" w:hAnsi="Arial" w:cs="Arial"/>
        </w:rPr>
        <w:t>den nachstehend geregelten Einschränkungen zu:</w:t>
      </w:r>
    </w:p>
    <w:p w14:paraId="3B27D814" w14:textId="46F11FE3" w:rsidR="00123674" w:rsidRPr="00345640" w:rsidRDefault="00123674" w:rsidP="00D5153B">
      <w:pPr>
        <w:pStyle w:val="BodyText"/>
        <w:numPr>
          <w:ilvl w:val="0"/>
          <w:numId w:val="40"/>
        </w:numPr>
        <w:spacing w:line="360" w:lineRule="auto"/>
        <w:jc w:val="both"/>
        <w:rPr>
          <w:rFonts w:ascii="Arial" w:hAnsi="Arial" w:cs="Arial"/>
        </w:rPr>
      </w:pPr>
      <w:r w:rsidRPr="00345640">
        <w:rPr>
          <w:rFonts w:ascii="Arial" w:hAnsi="Arial" w:cs="Arial"/>
        </w:rPr>
        <w:t xml:space="preserve">Der Beschluss über die Einziehung muss spätestens am 30. Juni des Geschäftsjahres gefasst werden, zu dessen Ablauf die Einziehung des Geschäftsanteils des </w:t>
      </w:r>
      <w:r w:rsidRPr="00345640">
        <w:rPr>
          <w:rFonts w:ascii="Arial" w:hAnsi="Arial" w:cs="Arial"/>
          <w:highlight w:val="yellow"/>
        </w:rPr>
        <w:t>[Partners]</w:t>
      </w:r>
      <w:r w:rsidRPr="00345640">
        <w:rPr>
          <w:rFonts w:ascii="Arial" w:hAnsi="Arial" w:cs="Arial"/>
        </w:rPr>
        <w:t xml:space="preserve"> wirksam werden soll.</w:t>
      </w:r>
    </w:p>
    <w:p w14:paraId="184B3DB5" w14:textId="77777777" w:rsidR="00914F3A" w:rsidRPr="00345640" w:rsidRDefault="00914F3A" w:rsidP="00D5153B">
      <w:pPr>
        <w:pStyle w:val="BodyText"/>
        <w:numPr>
          <w:ilvl w:val="0"/>
          <w:numId w:val="40"/>
        </w:numPr>
        <w:spacing w:line="360" w:lineRule="auto"/>
        <w:jc w:val="both"/>
        <w:rPr>
          <w:rFonts w:ascii="Arial" w:hAnsi="Arial" w:cs="Arial"/>
        </w:rPr>
      </w:pPr>
      <w:r w:rsidRPr="00345640">
        <w:rPr>
          <w:rFonts w:ascii="Arial" w:hAnsi="Arial" w:cs="Arial"/>
        </w:rPr>
        <w:t>Der Beschluss über die Einziehung ist nur wirksam, wenn gleichzeitig</w:t>
      </w:r>
    </w:p>
    <w:p w14:paraId="45C6A6A2" w14:textId="48CF5476" w:rsidR="00914F3A" w:rsidRPr="00345640" w:rsidRDefault="00914F3A" w:rsidP="00D3119A">
      <w:pPr>
        <w:pStyle w:val="BodyText"/>
        <w:numPr>
          <w:ilvl w:val="1"/>
          <w:numId w:val="40"/>
        </w:numPr>
        <w:spacing w:line="360" w:lineRule="auto"/>
        <w:jc w:val="both"/>
        <w:rPr>
          <w:rFonts w:ascii="Arial" w:hAnsi="Arial" w:cs="Arial"/>
        </w:rPr>
      </w:pPr>
      <w:r w:rsidRPr="00345640">
        <w:rPr>
          <w:rFonts w:ascii="Arial" w:hAnsi="Arial" w:cs="Arial"/>
        </w:rPr>
        <w:t xml:space="preserve">die von </w:t>
      </w:r>
      <w:r w:rsidR="0080538A" w:rsidRPr="00345640">
        <w:rPr>
          <w:rFonts w:ascii="Arial" w:hAnsi="Arial" w:cs="Arial"/>
        </w:rPr>
        <w:t xml:space="preserve">dem </w:t>
      </w:r>
      <w:r w:rsidR="0080538A" w:rsidRPr="00345640">
        <w:rPr>
          <w:rFonts w:ascii="Arial" w:hAnsi="Arial" w:cs="Arial"/>
          <w:highlight w:val="yellow"/>
        </w:rPr>
        <w:t>[Partner]</w:t>
      </w:r>
      <w:r w:rsidRPr="00345640">
        <w:rPr>
          <w:rFonts w:ascii="Arial" w:hAnsi="Arial" w:cs="Arial"/>
        </w:rPr>
        <w:t xml:space="preserve"> an der</w:t>
      </w:r>
      <w:r w:rsidR="00634391">
        <w:rPr>
          <w:rFonts w:ascii="Arial" w:hAnsi="Arial" w:cs="Arial"/>
        </w:rPr>
        <w:t xml:space="preserve"> </w:t>
      </w:r>
      <w:r w:rsidR="00470C32">
        <w:rPr>
          <w:rFonts w:ascii="Arial" w:hAnsi="Arial" w:cs="Arial"/>
        </w:rPr>
        <w:t>im</w:t>
      </w:r>
      <w:r w:rsidRPr="00345640">
        <w:rPr>
          <w:rFonts w:ascii="Arial" w:hAnsi="Arial" w:cs="Arial"/>
        </w:rPr>
        <w:t xml:space="preserve"> Handelsregister des Amtsgerichts Iserlohn HRB Nr. </w:t>
      </w:r>
      <w:r w:rsidR="00693452" w:rsidRPr="00345640">
        <w:rPr>
          <w:rFonts w:ascii="Arial" w:hAnsi="Arial" w:cs="Arial"/>
        </w:rPr>
        <w:t xml:space="preserve">2583 </w:t>
      </w:r>
      <w:r w:rsidRPr="00345640">
        <w:rPr>
          <w:rFonts w:ascii="Arial" w:hAnsi="Arial" w:cs="Arial"/>
        </w:rPr>
        <w:t xml:space="preserve">eingetragenen Gesellschaft mit beschränkter Haftung unter </w:t>
      </w:r>
      <w:r w:rsidRPr="00345640">
        <w:rPr>
          <w:rFonts w:ascii="Arial" w:hAnsi="Arial" w:cs="Arial"/>
        </w:rPr>
        <w:lastRenderedPageBreak/>
        <w:t>der</w:t>
      </w:r>
      <w:r w:rsidR="00693452" w:rsidRPr="00345640">
        <w:rPr>
          <w:rFonts w:ascii="Arial" w:hAnsi="Arial" w:cs="Arial"/>
        </w:rPr>
        <w:t xml:space="preserve"> </w:t>
      </w:r>
      <w:r w:rsidRPr="00345640">
        <w:rPr>
          <w:rFonts w:ascii="Arial" w:hAnsi="Arial" w:cs="Arial"/>
        </w:rPr>
        <w:t>Firma AMK Objektgesellschaft Verwaltung mbH mit Sitz in Iserlohn</w:t>
      </w:r>
      <w:r w:rsidR="00693452" w:rsidRPr="00345640">
        <w:rPr>
          <w:rFonts w:ascii="Arial" w:hAnsi="Arial" w:cs="Arial"/>
        </w:rPr>
        <w:t xml:space="preserve"> </w:t>
      </w:r>
      <w:r w:rsidRPr="00345640">
        <w:rPr>
          <w:rFonts w:ascii="Arial" w:hAnsi="Arial" w:cs="Arial"/>
        </w:rPr>
        <w:t>gehaltenen Geschäftsanteile nach de</w:t>
      </w:r>
      <w:r w:rsidR="0095299D">
        <w:rPr>
          <w:rFonts w:ascii="Arial" w:hAnsi="Arial" w:cs="Arial"/>
        </w:rPr>
        <w:t>n</w:t>
      </w:r>
      <w:r w:rsidRPr="00345640">
        <w:rPr>
          <w:rFonts w:ascii="Arial" w:hAnsi="Arial" w:cs="Arial"/>
        </w:rPr>
        <w:t xml:space="preserve"> in de</w:t>
      </w:r>
      <w:r w:rsidR="0095299D">
        <w:rPr>
          <w:rFonts w:ascii="Arial" w:hAnsi="Arial" w:cs="Arial"/>
        </w:rPr>
        <w:t>r</w:t>
      </w:r>
      <w:r w:rsidRPr="00345640">
        <w:rPr>
          <w:rFonts w:ascii="Arial" w:hAnsi="Arial" w:cs="Arial"/>
        </w:rPr>
        <w:t xml:space="preserve"> Satzung dieser Gesellschaft</w:t>
      </w:r>
      <w:r w:rsidR="00693452" w:rsidRPr="00345640">
        <w:rPr>
          <w:rFonts w:ascii="Arial" w:hAnsi="Arial" w:cs="Arial"/>
        </w:rPr>
        <w:t xml:space="preserve"> </w:t>
      </w:r>
      <w:r w:rsidRPr="00345640">
        <w:rPr>
          <w:rFonts w:ascii="Arial" w:hAnsi="Arial" w:cs="Arial"/>
        </w:rPr>
        <w:t>inhaltlich gleichlautend vorgesehenen Regelungen eingezogen</w:t>
      </w:r>
      <w:r w:rsidR="00693452" w:rsidRPr="00345640">
        <w:rPr>
          <w:rFonts w:ascii="Arial" w:hAnsi="Arial" w:cs="Arial"/>
        </w:rPr>
        <w:t xml:space="preserve"> </w:t>
      </w:r>
      <w:r w:rsidRPr="00345640">
        <w:rPr>
          <w:rFonts w:ascii="Arial" w:hAnsi="Arial" w:cs="Arial"/>
        </w:rPr>
        <w:t>werden, sowie</w:t>
      </w:r>
    </w:p>
    <w:p w14:paraId="3FEEF36B" w14:textId="68332B48" w:rsidR="00914F3A" w:rsidRPr="00345640" w:rsidRDefault="00491E44" w:rsidP="00D5153B">
      <w:pPr>
        <w:pStyle w:val="BodyText"/>
        <w:numPr>
          <w:ilvl w:val="1"/>
          <w:numId w:val="40"/>
        </w:numPr>
        <w:spacing w:line="360" w:lineRule="auto"/>
        <w:jc w:val="both"/>
        <w:rPr>
          <w:rFonts w:ascii="Arial" w:hAnsi="Arial" w:cs="Arial"/>
        </w:rPr>
      </w:pPr>
      <w:r w:rsidRPr="00345640">
        <w:rPr>
          <w:rFonts w:ascii="Arial" w:hAnsi="Arial" w:cs="Arial"/>
        </w:rPr>
        <w:t xml:space="preserve">der </w:t>
      </w:r>
      <w:r w:rsidRPr="00345640">
        <w:rPr>
          <w:rFonts w:ascii="Arial" w:hAnsi="Arial" w:cs="Arial"/>
          <w:highlight w:val="yellow"/>
        </w:rPr>
        <w:t>[Partner]</w:t>
      </w:r>
      <w:r w:rsidR="00914F3A" w:rsidRPr="00345640">
        <w:rPr>
          <w:rFonts w:ascii="Arial" w:hAnsi="Arial" w:cs="Arial"/>
        </w:rPr>
        <w:t xml:space="preserve"> nach der </w:t>
      </w:r>
      <w:r w:rsidR="00311065">
        <w:rPr>
          <w:rFonts w:ascii="Arial" w:hAnsi="Arial" w:cs="Arial"/>
        </w:rPr>
        <w:t xml:space="preserve">für die </w:t>
      </w:r>
      <w:r w:rsidR="000F5051">
        <w:rPr>
          <w:rFonts w:ascii="Arial" w:hAnsi="Arial" w:cs="Arial"/>
        </w:rPr>
        <w:t>im</w:t>
      </w:r>
      <w:r w:rsidR="000F5051" w:rsidRPr="00345640">
        <w:rPr>
          <w:rFonts w:ascii="Arial" w:hAnsi="Arial" w:cs="Arial"/>
        </w:rPr>
        <w:t xml:space="preserve"> Handelsregister des Amtsgerichts Iserlohn HR</w:t>
      </w:r>
      <w:r w:rsidR="000F5051">
        <w:rPr>
          <w:rFonts w:ascii="Arial" w:hAnsi="Arial" w:cs="Arial"/>
        </w:rPr>
        <w:t>A</w:t>
      </w:r>
      <w:r w:rsidR="000F5051" w:rsidRPr="00345640">
        <w:rPr>
          <w:rFonts w:ascii="Arial" w:hAnsi="Arial" w:cs="Arial"/>
        </w:rPr>
        <w:t xml:space="preserve"> Nr. </w:t>
      </w:r>
      <w:r w:rsidR="000F5051">
        <w:rPr>
          <w:rFonts w:ascii="Arial" w:hAnsi="Arial" w:cs="Arial"/>
        </w:rPr>
        <w:t>2272</w:t>
      </w:r>
      <w:r w:rsidR="000F5051" w:rsidRPr="00345640">
        <w:rPr>
          <w:rFonts w:ascii="Arial" w:hAnsi="Arial" w:cs="Arial"/>
        </w:rPr>
        <w:t xml:space="preserve"> eingetragene</w:t>
      </w:r>
      <w:r w:rsidR="000F5051">
        <w:rPr>
          <w:rFonts w:ascii="Arial" w:hAnsi="Arial" w:cs="Arial"/>
        </w:rPr>
        <w:t xml:space="preserve"> </w:t>
      </w:r>
      <w:r w:rsidR="00914F3A" w:rsidRPr="00345640">
        <w:rPr>
          <w:rFonts w:ascii="Arial" w:hAnsi="Arial" w:cs="Arial"/>
        </w:rPr>
        <w:t>Kommanditgesellschaft</w:t>
      </w:r>
      <w:r w:rsidR="00D45EE9" w:rsidRPr="00345640">
        <w:rPr>
          <w:rFonts w:ascii="Arial" w:hAnsi="Arial" w:cs="Arial"/>
        </w:rPr>
        <w:t xml:space="preserve"> u</w:t>
      </w:r>
      <w:r w:rsidR="00914F3A" w:rsidRPr="00345640">
        <w:rPr>
          <w:rFonts w:ascii="Arial" w:hAnsi="Arial" w:cs="Arial"/>
        </w:rPr>
        <w:t>nter der Firma AMK Objektgesellschaft mbH &amp; Co. KG inhaltlich</w:t>
      </w:r>
      <w:r w:rsidR="00D45EE9" w:rsidRPr="00345640">
        <w:rPr>
          <w:rFonts w:ascii="Arial" w:hAnsi="Arial" w:cs="Arial"/>
        </w:rPr>
        <w:t xml:space="preserve"> </w:t>
      </w:r>
      <w:r w:rsidR="00914F3A" w:rsidRPr="00345640">
        <w:rPr>
          <w:rFonts w:ascii="Arial" w:hAnsi="Arial" w:cs="Arial"/>
        </w:rPr>
        <w:t>entsprechend vorgesehenen Regelung aus jener Gesellschaft ausgeschlossen</w:t>
      </w:r>
      <w:r w:rsidR="000253F1" w:rsidRPr="00345640">
        <w:rPr>
          <w:rFonts w:ascii="Arial" w:hAnsi="Arial" w:cs="Arial"/>
        </w:rPr>
        <w:t xml:space="preserve"> </w:t>
      </w:r>
      <w:r w:rsidR="00C52B7A" w:rsidRPr="00345640">
        <w:rPr>
          <w:rFonts w:ascii="Arial" w:hAnsi="Arial" w:cs="Arial"/>
        </w:rPr>
        <w:t>wird</w:t>
      </w:r>
      <w:r w:rsidR="00914F3A" w:rsidRPr="00345640">
        <w:rPr>
          <w:rFonts w:ascii="Arial" w:hAnsi="Arial" w:cs="Arial"/>
        </w:rPr>
        <w:t xml:space="preserve">. </w:t>
      </w:r>
    </w:p>
    <w:p w14:paraId="46A8E395" w14:textId="1513DEAB"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Steht ein Geschäftsanteil mehreren natürlichen oder juristischen Personen gemeinschaftlich zu, kann gegenüber diesen sämtlichen Personen auch dann nach Abs. 1 verfahren werden, wenn die Voraussetzungen des Abs. 1 nur in der Person eines Mitberechtigten vorliegen, es sei denn, diejenige Person, bei der die Voraussetzungen des Abs. 1 erfüllt sind, scheidet vor einer Beschlussfassung </w:t>
      </w:r>
      <w:r w:rsidR="00DD4362">
        <w:rPr>
          <w:rFonts w:ascii="Arial" w:hAnsi="Arial" w:cs="Arial"/>
        </w:rPr>
        <w:t>im Sinne des</w:t>
      </w:r>
      <w:r w:rsidRPr="00345640">
        <w:rPr>
          <w:rFonts w:ascii="Arial" w:hAnsi="Arial" w:cs="Arial"/>
        </w:rPr>
        <w:t xml:space="preserve"> Abs. 1 aus der Gemeinschaft hinsichtlich des Geschäftsanteils aus.</w:t>
      </w:r>
    </w:p>
    <w:p w14:paraId="582F9AA0"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Der betroffene Gesellschafter hat kein Stimmrecht. Seine Stimmen zählen nicht mit.</w:t>
      </w:r>
    </w:p>
    <w:p w14:paraId="354BE19D" w14:textId="14C8FDFB"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 xml:space="preserve">In allen Fällen, in denen nach diesem Vertrag die Einziehung von Geschäftsanteilen zulässig ist, </w:t>
      </w:r>
      <w:r w:rsidR="00AC40D0" w:rsidRPr="00345640">
        <w:rPr>
          <w:rFonts w:ascii="Arial" w:hAnsi="Arial" w:cs="Arial"/>
        </w:rPr>
        <w:t>kann der übrige Gesellschafter</w:t>
      </w:r>
      <w:r w:rsidRPr="00345640">
        <w:rPr>
          <w:rFonts w:ascii="Arial" w:hAnsi="Arial" w:cs="Arial"/>
        </w:rPr>
        <w:t xml:space="preserve"> an Stelle der Einziehung die sofort wirksame Übertragung des Geschäftsanteils des betroffenen Gesellschafters beschließen, und zwar auf die Gesellschaft, einen oder mehrere Gesellschafter oder einen oder mehrere Dritte, sofern der Abtretungsempfänger spätestens im Zeitpunkt der Beschlussfassung sein Einverständnis zur Übernahme des Geschäftsanteils oder Teilgeschäftsanteils erklärt. Beschlussfassung und Einverständniserklärung des Übernehmers bedürfen der notariellen Beurkundung. Dem Abtretungsempfänger obliegt die Abfindungslast gemäß §</w:t>
      </w:r>
      <w:r w:rsidR="00AD072F">
        <w:rPr>
          <w:rFonts w:ascii="Arial" w:hAnsi="Arial" w:cs="Arial"/>
        </w:rPr>
        <w:t> </w:t>
      </w:r>
      <w:r w:rsidR="00FC7F56" w:rsidRPr="00345640">
        <w:rPr>
          <w:rFonts w:ascii="Arial" w:hAnsi="Arial" w:cs="Arial"/>
        </w:rPr>
        <w:t>2</w:t>
      </w:r>
      <w:r w:rsidR="00FC7F56">
        <w:rPr>
          <w:rFonts w:ascii="Arial" w:hAnsi="Arial" w:cs="Arial"/>
        </w:rPr>
        <w:t>1</w:t>
      </w:r>
      <w:r w:rsidR="00FC7F56" w:rsidRPr="00345640">
        <w:rPr>
          <w:rFonts w:ascii="Arial" w:hAnsi="Arial" w:cs="Arial"/>
        </w:rPr>
        <w:t xml:space="preserve"> </w:t>
      </w:r>
      <w:r w:rsidRPr="00345640">
        <w:rPr>
          <w:rFonts w:ascii="Arial" w:hAnsi="Arial" w:cs="Arial"/>
        </w:rPr>
        <w:t>Abs. 3 bis 8.</w:t>
      </w:r>
    </w:p>
    <w:p w14:paraId="3B1B16AF"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Die Einziehung und der Erwerb durch die Gesellschaft sind ausnahmslos nur zulässig, wenn die Abfindung gezahlt werden kann, ohne das Stammkapital anzugreifen.</w:t>
      </w:r>
    </w:p>
    <w:p w14:paraId="1941F877" w14:textId="77777777" w:rsidR="00C909F6" w:rsidRPr="00345640" w:rsidRDefault="00C909F6" w:rsidP="00D5153B">
      <w:pPr>
        <w:pStyle w:val="BodyText"/>
        <w:numPr>
          <w:ilvl w:val="0"/>
          <w:numId w:val="39"/>
        </w:numPr>
        <w:spacing w:line="360" w:lineRule="auto"/>
        <w:ind w:left="851" w:hanging="785"/>
        <w:jc w:val="both"/>
        <w:rPr>
          <w:rFonts w:ascii="Arial" w:hAnsi="Arial" w:cs="Arial"/>
        </w:rPr>
      </w:pPr>
      <w:r w:rsidRPr="00345640">
        <w:rPr>
          <w:rFonts w:ascii="Arial" w:hAnsi="Arial" w:cs="Arial"/>
        </w:rPr>
        <w:t>Voraussetzung für die Beschlussfassung gemäß Abs. 1 ist, dass der Beschluss binnen eines Jahres gefasst wird, nachdem seine Voraussetzungen den zur Beschlussfassung berechtigten Gesellschaftern bekannt geworden sind.</w:t>
      </w:r>
    </w:p>
    <w:p w14:paraId="100DBD83" w14:textId="4A45848A" w:rsidR="00C909F6" w:rsidRPr="00345640" w:rsidRDefault="00C909F6" w:rsidP="0074191F">
      <w:pPr>
        <w:pStyle w:val="Heading1"/>
        <w:rPr>
          <w:rFonts w:cs="Arial"/>
        </w:rPr>
      </w:pPr>
      <w:bookmarkStart w:id="21" w:name="_Toc231673606"/>
      <w:r w:rsidRPr="00345640">
        <w:rPr>
          <w:rFonts w:cs="Arial"/>
        </w:rPr>
        <w:t>Kündigung</w:t>
      </w:r>
      <w:bookmarkEnd w:id="21"/>
    </w:p>
    <w:p w14:paraId="7A2C0F25" w14:textId="22FFA3E0" w:rsidR="00C909F6" w:rsidRPr="00345640" w:rsidRDefault="00C909F6"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 xml:space="preserve">Das ordentliche Kündigungsrecht ist für </w:t>
      </w:r>
      <w:r w:rsidR="001179D0">
        <w:rPr>
          <w:rFonts w:ascii="Arial" w:hAnsi="Arial" w:cs="Arial"/>
        </w:rPr>
        <w:t>eine</w:t>
      </w:r>
      <w:r w:rsidR="001179D0" w:rsidRPr="00345640">
        <w:rPr>
          <w:rFonts w:ascii="Arial" w:hAnsi="Arial" w:cs="Arial"/>
        </w:rPr>
        <w:t xml:space="preserve"> </w:t>
      </w:r>
      <w:r w:rsidRPr="00345640">
        <w:rPr>
          <w:rFonts w:ascii="Arial" w:hAnsi="Arial" w:cs="Arial"/>
        </w:rPr>
        <w:t xml:space="preserve">Grundlaufzeit </w:t>
      </w:r>
      <w:r w:rsidR="001179D0">
        <w:rPr>
          <w:rFonts w:ascii="Arial" w:hAnsi="Arial" w:cs="Arial"/>
        </w:rPr>
        <w:t>bis zum 31.12.20</w:t>
      </w:r>
      <w:r w:rsidR="0035162F">
        <w:rPr>
          <w:rFonts w:ascii="Arial" w:hAnsi="Arial" w:cs="Arial"/>
        </w:rPr>
        <w:t xml:space="preserve">47 </w:t>
      </w:r>
      <w:r w:rsidRPr="00345640">
        <w:rPr>
          <w:rFonts w:ascii="Arial" w:hAnsi="Arial" w:cs="Arial"/>
        </w:rPr>
        <w:t>gemäß §</w:t>
      </w:r>
      <w:r w:rsidR="00AE5BE1">
        <w:rPr>
          <w:rFonts w:ascii="Arial" w:hAnsi="Arial" w:cs="Arial"/>
        </w:rPr>
        <w:t> </w:t>
      </w:r>
      <w:r w:rsidRPr="00345640">
        <w:rPr>
          <w:rFonts w:ascii="Arial" w:hAnsi="Arial" w:cs="Arial"/>
        </w:rPr>
        <w:t>3</w:t>
      </w:r>
      <w:r w:rsidR="00AE5BE1">
        <w:rPr>
          <w:rFonts w:ascii="Arial" w:hAnsi="Arial" w:cs="Arial"/>
        </w:rPr>
        <w:t> </w:t>
      </w:r>
      <w:r w:rsidRPr="00345640">
        <w:rPr>
          <w:rFonts w:ascii="Arial" w:hAnsi="Arial" w:cs="Arial"/>
        </w:rPr>
        <w:t>Abs.</w:t>
      </w:r>
      <w:r w:rsidR="00041316" w:rsidRPr="00345640">
        <w:rPr>
          <w:rFonts w:ascii="Arial" w:hAnsi="Arial" w:cs="Arial"/>
        </w:rPr>
        <w:t> </w:t>
      </w:r>
      <w:r w:rsidRPr="00345640">
        <w:rPr>
          <w:rFonts w:ascii="Arial" w:hAnsi="Arial" w:cs="Arial"/>
        </w:rPr>
        <w:t xml:space="preserve">2 ausgeschlossen. Danach kann die Mitgliedschaft in der Gesellschaft mit einer Frist von </w:t>
      </w:r>
      <w:r w:rsidRPr="00AE5BE1">
        <w:rPr>
          <w:rFonts w:ascii="Arial" w:hAnsi="Arial" w:cs="Arial"/>
        </w:rPr>
        <w:t>1</w:t>
      </w:r>
      <w:r w:rsidR="005727B0" w:rsidRPr="00AE5BE1">
        <w:rPr>
          <w:rFonts w:ascii="Arial" w:hAnsi="Arial" w:cs="Arial"/>
        </w:rPr>
        <w:t>8</w:t>
      </w:r>
      <w:r w:rsidRPr="00AE5BE1">
        <w:rPr>
          <w:rFonts w:ascii="Arial" w:hAnsi="Arial" w:cs="Arial"/>
        </w:rPr>
        <w:t xml:space="preserve"> </w:t>
      </w:r>
      <w:r w:rsidRPr="00345640">
        <w:rPr>
          <w:rFonts w:ascii="Arial" w:hAnsi="Arial" w:cs="Arial"/>
        </w:rPr>
        <w:t xml:space="preserve">Monaten zum Ablauf </w:t>
      </w:r>
      <w:r w:rsidR="00096AA4">
        <w:rPr>
          <w:rFonts w:ascii="Arial" w:hAnsi="Arial" w:cs="Arial"/>
        </w:rPr>
        <w:t>eines Geschäftsjahres</w:t>
      </w:r>
      <w:r w:rsidR="00203A49">
        <w:rPr>
          <w:rFonts w:ascii="Arial" w:hAnsi="Arial" w:cs="Arial"/>
        </w:rPr>
        <w:t xml:space="preserve">, erstmalig zum Ablauf </w:t>
      </w:r>
      <w:r w:rsidRPr="00345640">
        <w:rPr>
          <w:rFonts w:ascii="Arial" w:hAnsi="Arial" w:cs="Arial"/>
        </w:rPr>
        <w:t xml:space="preserve">der </w:t>
      </w:r>
      <w:r w:rsidRPr="00345640">
        <w:rPr>
          <w:rFonts w:ascii="Arial" w:hAnsi="Arial" w:cs="Arial"/>
        </w:rPr>
        <w:lastRenderedPageBreak/>
        <w:t>Grundlaufzeit</w:t>
      </w:r>
      <w:r w:rsidR="00DC1B20">
        <w:rPr>
          <w:rFonts w:ascii="Arial" w:hAnsi="Arial" w:cs="Arial"/>
        </w:rPr>
        <w:t>,</w:t>
      </w:r>
      <w:r w:rsidRPr="00345640">
        <w:rPr>
          <w:rFonts w:ascii="Arial" w:hAnsi="Arial" w:cs="Arial"/>
        </w:rPr>
        <w:t xml:space="preserve"> gekündigt werden. Die Kündigung ist der Geschäftsführung gegenüber schriftlich auszusprechen.</w:t>
      </w:r>
    </w:p>
    <w:p w14:paraId="074E065D" w14:textId="7357BC35" w:rsidR="00C909F6" w:rsidRPr="00345640" w:rsidRDefault="00301900"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Der</w:t>
      </w:r>
      <w:r w:rsidR="00C909F6" w:rsidRPr="00345640">
        <w:rPr>
          <w:rFonts w:ascii="Arial" w:hAnsi="Arial" w:cs="Arial"/>
        </w:rPr>
        <w:t xml:space="preserve"> andere Gesellschafter kann sich innerhalb von drei Monaten nach Zugang der Kündigungsmitteilung durch schriftliche Erklärung gegenüber de</w:t>
      </w:r>
      <w:r w:rsidR="002B7E5F" w:rsidRPr="00345640">
        <w:rPr>
          <w:rFonts w:ascii="Arial" w:hAnsi="Arial" w:cs="Arial"/>
        </w:rPr>
        <w:t>m</w:t>
      </w:r>
      <w:r w:rsidR="00C909F6" w:rsidRPr="00345640">
        <w:rPr>
          <w:rFonts w:ascii="Arial" w:hAnsi="Arial" w:cs="Arial"/>
        </w:rPr>
        <w:t xml:space="preserve"> </w:t>
      </w:r>
      <w:r w:rsidR="005719CC" w:rsidRPr="00345640">
        <w:rPr>
          <w:rFonts w:ascii="Arial" w:hAnsi="Arial" w:cs="Arial"/>
        </w:rPr>
        <w:t>kündigenden</w:t>
      </w:r>
      <w:r w:rsidR="00C909F6" w:rsidRPr="00345640">
        <w:rPr>
          <w:rFonts w:ascii="Arial" w:hAnsi="Arial" w:cs="Arial"/>
        </w:rPr>
        <w:t xml:space="preserve"> Gesellschafter der Kündigung anschließen.</w:t>
      </w:r>
    </w:p>
    <w:p w14:paraId="5756E471" w14:textId="51ED778C" w:rsidR="00C909F6" w:rsidRPr="00345640" w:rsidRDefault="00C909F6"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Durch die Kündigung wird die Gesellschaft nicht aufgelöst. Der kündigende Gesellschafter hat seinen Geschäftsanteil auf d</w:t>
      </w:r>
      <w:r w:rsidR="004C7889" w:rsidRPr="00345640">
        <w:rPr>
          <w:rFonts w:ascii="Arial" w:hAnsi="Arial" w:cs="Arial"/>
        </w:rPr>
        <w:t xml:space="preserve">en anderen </w:t>
      </w:r>
      <w:r w:rsidRPr="00345640">
        <w:rPr>
          <w:rFonts w:ascii="Arial" w:hAnsi="Arial" w:cs="Arial"/>
        </w:rPr>
        <w:t xml:space="preserve">Gesellschafter gegen Abfindung gemäß § </w:t>
      </w:r>
      <w:r w:rsidR="00D9170C" w:rsidRPr="00345640">
        <w:rPr>
          <w:rFonts w:ascii="Arial" w:hAnsi="Arial" w:cs="Arial"/>
        </w:rPr>
        <w:t>2</w:t>
      </w:r>
      <w:r w:rsidR="00D9170C">
        <w:rPr>
          <w:rFonts w:ascii="Arial" w:hAnsi="Arial" w:cs="Arial"/>
        </w:rPr>
        <w:t>1</w:t>
      </w:r>
      <w:r w:rsidR="00D9170C" w:rsidRPr="00345640">
        <w:rPr>
          <w:rFonts w:ascii="Arial" w:hAnsi="Arial" w:cs="Arial"/>
        </w:rPr>
        <w:t xml:space="preserve"> </w:t>
      </w:r>
      <w:r w:rsidRPr="00345640">
        <w:rPr>
          <w:rFonts w:ascii="Arial" w:hAnsi="Arial" w:cs="Arial"/>
        </w:rPr>
        <w:t>durch diese</w:t>
      </w:r>
      <w:r w:rsidR="00B30526" w:rsidRPr="00345640">
        <w:rPr>
          <w:rFonts w:ascii="Arial" w:hAnsi="Arial" w:cs="Arial"/>
        </w:rPr>
        <w:t>n</w:t>
      </w:r>
      <w:r w:rsidRPr="00345640">
        <w:rPr>
          <w:rFonts w:ascii="Arial" w:hAnsi="Arial" w:cs="Arial"/>
        </w:rPr>
        <w:t xml:space="preserve"> im Verhältnis ihrer Stammeinlagen zueinander zu übertragen. </w:t>
      </w:r>
      <w:r w:rsidR="00B30526" w:rsidRPr="00345640">
        <w:rPr>
          <w:rFonts w:ascii="Arial" w:hAnsi="Arial" w:cs="Arial"/>
        </w:rPr>
        <w:t>Der andere</w:t>
      </w:r>
      <w:r w:rsidRPr="00345640">
        <w:rPr>
          <w:rFonts w:ascii="Arial" w:hAnsi="Arial" w:cs="Arial"/>
        </w:rPr>
        <w:t xml:space="preserve"> Gesellschafter </w:t>
      </w:r>
      <w:r w:rsidR="00B30526" w:rsidRPr="00345640">
        <w:rPr>
          <w:rFonts w:ascii="Arial" w:hAnsi="Arial" w:cs="Arial"/>
        </w:rPr>
        <w:t>ist</w:t>
      </w:r>
      <w:r w:rsidRPr="00345640">
        <w:rPr>
          <w:rFonts w:ascii="Arial" w:hAnsi="Arial" w:cs="Arial"/>
        </w:rPr>
        <w:t xml:space="preserve"> </w:t>
      </w:r>
      <w:r w:rsidR="00B30526" w:rsidRPr="00345640">
        <w:rPr>
          <w:rFonts w:ascii="Arial" w:hAnsi="Arial" w:cs="Arial"/>
        </w:rPr>
        <w:t>–</w:t>
      </w:r>
      <w:r w:rsidRPr="00345640">
        <w:rPr>
          <w:rFonts w:ascii="Arial" w:hAnsi="Arial" w:cs="Arial"/>
        </w:rPr>
        <w:t xml:space="preserve"> vorbehaltlich der Regelung gemäß Abs. 4 </w:t>
      </w:r>
      <w:r w:rsidR="00B30526" w:rsidRPr="00345640">
        <w:rPr>
          <w:rFonts w:ascii="Arial" w:hAnsi="Arial" w:cs="Arial"/>
        </w:rPr>
        <w:t>–</w:t>
      </w:r>
      <w:r w:rsidRPr="00345640">
        <w:rPr>
          <w:rFonts w:ascii="Arial" w:hAnsi="Arial" w:cs="Arial"/>
        </w:rPr>
        <w:t xml:space="preserve"> zur Übernahme des Geschäftsanteils verpflichtet. Wegen des Rechts zur Firmenfortführung wird eine Entschädigung nicht gezahlt.</w:t>
      </w:r>
    </w:p>
    <w:p w14:paraId="3B86A7E8" w14:textId="37528D1B" w:rsidR="00C909F6" w:rsidRPr="003D3EF4" w:rsidRDefault="008937D9" w:rsidP="003D3EF4">
      <w:pPr>
        <w:pStyle w:val="BodyText"/>
        <w:numPr>
          <w:ilvl w:val="0"/>
          <w:numId w:val="42"/>
        </w:numPr>
        <w:spacing w:line="360" w:lineRule="auto"/>
        <w:ind w:left="851" w:hanging="785"/>
        <w:jc w:val="both"/>
        <w:rPr>
          <w:rFonts w:ascii="Arial" w:hAnsi="Arial" w:cs="Arial"/>
        </w:rPr>
      </w:pPr>
      <w:r w:rsidRPr="00345640">
        <w:rPr>
          <w:rFonts w:ascii="Arial" w:hAnsi="Arial" w:cs="Arial"/>
        </w:rPr>
        <w:t xml:space="preserve">Der andere Gesellschafter kann stattdessen die sofort wirksam werdende Übertragung des Geschäftsanteils beschließen. Die Regelung gemäß § </w:t>
      </w:r>
      <w:r>
        <w:rPr>
          <w:rFonts w:ascii="Arial" w:hAnsi="Arial" w:cs="Arial"/>
        </w:rPr>
        <w:t>19</w:t>
      </w:r>
      <w:r w:rsidRPr="00345640">
        <w:rPr>
          <w:rFonts w:ascii="Arial" w:hAnsi="Arial" w:cs="Arial"/>
        </w:rPr>
        <w:t xml:space="preserve"> Abs. 5 gilt in diesem Falle entsprechend.</w:t>
      </w:r>
    </w:p>
    <w:p w14:paraId="493F97B3" w14:textId="443E7EB3" w:rsidR="005D4517" w:rsidRDefault="005D4517" w:rsidP="00D5153B">
      <w:pPr>
        <w:pStyle w:val="BodyText"/>
        <w:numPr>
          <w:ilvl w:val="0"/>
          <w:numId w:val="42"/>
        </w:numPr>
        <w:spacing w:line="360" w:lineRule="auto"/>
        <w:ind w:left="851" w:hanging="785"/>
        <w:jc w:val="both"/>
        <w:rPr>
          <w:rFonts w:ascii="Arial" w:hAnsi="Arial" w:cs="Arial"/>
        </w:rPr>
      </w:pPr>
      <w:r w:rsidRPr="00345640">
        <w:rPr>
          <w:rFonts w:ascii="Arial" w:hAnsi="Arial" w:cs="Arial"/>
        </w:rPr>
        <w:t>Abweichend von der Regelung gemäß Abs. 3 kann der verbleibende Gesellschafter beschließen, die Gesellschaft aufzulösen. Wird die Auflösung beschlossen, so nimmt der kündigende Gesellschafter an der Liquidation der Gesellschaft teil, wie wenn er nicht gekündigt hätte oder nicht ausgeschieden wäre.</w:t>
      </w:r>
    </w:p>
    <w:p w14:paraId="63F34F06" w14:textId="4F4C19B2" w:rsidR="003476CF" w:rsidRDefault="003476CF" w:rsidP="00D5153B">
      <w:pPr>
        <w:pStyle w:val="BodyText"/>
        <w:numPr>
          <w:ilvl w:val="0"/>
          <w:numId w:val="42"/>
        </w:numPr>
        <w:spacing w:line="360" w:lineRule="auto"/>
        <w:ind w:left="851" w:hanging="785"/>
        <w:jc w:val="both"/>
        <w:rPr>
          <w:rFonts w:ascii="Arial" w:hAnsi="Arial" w:cs="Arial"/>
        </w:rPr>
      </w:pPr>
      <w:r w:rsidRPr="00C45322">
        <w:rPr>
          <w:rFonts w:ascii="Arial" w:hAnsi="Arial" w:cs="Arial"/>
        </w:rPr>
        <w:t>Wird der Konsortialvertrag beendet – gleich aus welchem Grunde –, so ist jeder Gesellschafter berechtigt, auch vor Ablauf der Grundlaufzeit gemäß § 3 Abs. 2 die Mitgliedschaft in der Gesellschaft zu kündigen; die Rechtsfolgen der Kündigung richten sich nach § 20 Abs. 2 bis 5 dieses Gesellschaftsvertrages.</w:t>
      </w:r>
    </w:p>
    <w:p w14:paraId="0F1E79DD" w14:textId="4A091587" w:rsidR="00C909F6" w:rsidRPr="00345640" w:rsidRDefault="00C909F6" w:rsidP="0074191F">
      <w:pPr>
        <w:pStyle w:val="Heading1"/>
        <w:rPr>
          <w:rFonts w:cs="Arial"/>
        </w:rPr>
      </w:pPr>
      <w:bookmarkStart w:id="22" w:name="_Ref231290047"/>
      <w:bookmarkStart w:id="23" w:name="_Toc231673607"/>
      <w:r w:rsidRPr="00345640">
        <w:rPr>
          <w:rFonts w:cs="Arial"/>
        </w:rPr>
        <w:t>Abfindung ausscheidender Gesellschafter</w:t>
      </w:r>
      <w:bookmarkEnd w:id="22"/>
      <w:bookmarkEnd w:id="23"/>
    </w:p>
    <w:p w14:paraId="1F35CC15" w14:textId="0517ED0B"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Scheidet ein Gesellschafter</w:t>
      </w:r>
      <w:r w:rsidR="009023EE" w:rsidRPr="00345640">
        <w:rPr>
          <w:rFonts w:ascii="Arial" w:hAnsi="Arial" w:cs="Arial"/>
        </w:rPr>
        <w:t xml:space="preserve"> – </w:t>
      </w:r>
      <w:r w:rsidRPr="00345640">
        <w:rPr>
          <w:rFonts w:ascii="Arial" w:hAnsi="Arial" w:cs="Arial"/>
        </w:rPr>
        <w:t>gleich aus welchem Grunde</w:t>
      </w:r>
      <w:r w:rsidR="009023EE" w:rsidRPr="00345640">
        <w:rPr>
          <w:rFonts w:ascii="Arial" w:hAnsi="Arial" w:cs="Arial"/>
        </w:rPr>
        <w:t xml:space="preserve"> – </w:t>
      </w:r>
      <w:r w:rsidRPr="00345640">
        <w:rPr>
          <w:rFonts w:ascii="Arial" w:hAnsi="Arial" w:cs="Arial"/>
        </w:rPr>
        <w:t>aus der Gesellschaft aus, so erhält er eine Abfindung von der Gesellschaft. Dies gilt nicht, wenn die Beteiligung von einem Dritten übernommen wird und dieser den Geschäftsanteil entweder unentgeltlich übernimmt oder wenn der Dritte aufgrund einer Vereinbarung oder aus anderen Gründen gegenüber dem Ausgeschiedenen abfindungspflichtig ist.</w:t>
      </w:r>
    </w:p>
    <w:p w14:paraId="6DE30F54" w14:textId="7B461FC9"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In den Fällen des § </w:t>
      </w:r>
      <w:r w:rsidR="009A119E">
        <w:rPr>
          <w:rFonts w:ascii="Arial" w:hAnsi="Arial" w:cs="Arial"/>
        </w:rPr>
        <w:t>19</w:t>
      </w:r>
      <w:r w:rsidR="009A119E" w:rsidRPr="00345640">
        <w:rPr>
          <w:rFonts w:ascii="Arial" w:hAnsi="Arial" w:cs="Arial"/>
        </w:rPr>
        <w:t xml:space="preserve"> </w:t>
      </w:r>
      <w:r w:rsidRPr="00345640">
        <w:rPr>
          <w:rFonts w:ascii="Arial" w:hAnsi="Arial" w:cs="Arial"/>
        </w:rPr>
        <w:t xml:space="preserve">Abs. </w:t>
      </w:r>
      <w:r w:rsidR="005D7AB1" w:rsidRPr="00345640">
        <w:rPr>
          <w:rFonts w:ascii="Arial" w:hAnsi="Arial" w:cs="Arial"/>
        </w:rPr>
        <w:t>5</w:t>
      </w:r>
      <w:r w:rsidRPr="00345640">
        <w:rPr>
          <w:rFonts w:ascii="Arial" w:hAnsi="Arial" w:cs="Arial"/>
        </w:rPr>
        <w:t xml:space="preserve"> schuldet der Erwerber die Abfindung; erwerben mehrere Personen, so schuldet jeder Erwerber dem ausgeschiedenen Gesellschafter nur den Teil des Gegenwertes, der auf den von ihm erworbenen Teilgeschäftsanteil bzw. Bruchteil oder Gesamthandsanteil in den Fällen des § 18 GmbHG entfällt. Eine Gesamtschuld </w:t>
      </w:r>
      <w:r w:rsidRPr="00345640">
        <w:rPr>
          <w:rFonts w:ascii="Arial" w:hAnsi="Arial" w:cs="Arial"/>
        </w:rPr>
        <w:lastRenderedPageBreak/>
        <w:t xml:space="preserve">mehrerer Erwerber ist in den Fällen des § </w:t>
      </w:r>
      <w:r w:rsidR="000B4F9C" w:rsidRPr="00345640">
        <w:rPr>
          <w:rFonts w:ascii="Arial" w:hAnsi="Arial" w:cs="Arial"/>
        </w:rPr>
        <w:t>20</w:t>
      </w:r>
      <w:r w:rsidRPr="00345640">
        <w:rPr>
          <w:rFonts w:ascii="Arial" w:hAnsi="Arial" w:cs="Arial"/>
        </w:rPr>
        <w:t xml:space="preserve"> Abs. </w:t>
      </w:r>
      <w:r w:rsidR="00F46386" w:rsidRPr="00345640">
        <w:rPr>
          <w:rFonts w:ascii="Arial" w:hAnsi="Arial" w:cs="Arial"/>
        </w:rPr>
        <w:t>5</w:t>
      </w:r>
      <w:r w:rsidRPr="00345640">
        <w:rPr>
          <w:rFonts w:ascii="Arial" w:hAnsi="Arial" w:cs="Arial"/>
        </w:rPr>
        <w:t xml:space="preserve"> ausgeschlossen, sofern sie nicht ausdrücklich vereinbart ist.</w:t>
      </w:r>
    </w:p>
    <w:p w14:paraId="3ACFF138"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Maßgebend für die Ermittlung des Abfindungsguthabens ist der Unternehmenswert, der auf der Grundlage des „IDW-Standards (IDW S 1) zur Unternehmensbewertung" in ihrer jeweils von dem IDW Institut der Wirtschaftsprüfer in Deutschland e.V. mit Sitz in Düsseldorf aktualisierten Fassung oder aufgrund entsprechender neuer Gutachten oder Stellungnahmen jenes Institutes auf den letzten, vor dem Ausscheiden liegenden oder mit ihm zusammenfallenden 31.12. zu ermitteln ist.</w:t>
      </w:r>
    </w:p>
    <w:p w14:paraId="6F2334F9" w14:textId="7D20BD6E" w:rsidR="007F59CC" w:rsidRPr="00345640" w:rsidRDefault="007F59CC"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Der Ausscheidende erhält von dem nach Abs. 3 ermittelten Betrag einen Teilbetrag, der seiner prozentualen Beteiligung am Stammkapital der Gesellschaft entspricht. Die von der </w:t>
      </w:r>
      <w:r>
        <w:rPr>
          <w:rFonts w:ascii="Arial" w:hAnsi="Arial" w:cs="Arial"/>
        </w:rPr>
        <w:t xml:space="preserve">gesetzlich vorgesehenen </w:t>
      </w:r>
      <w:r w:rsidRPr="00345640">
        <w:rPr>
          <w:rFonts w:ascii="Arial" w:hAnsi="Arial" w:cs="Arial"/>
        </w:rPr>
        <w:t xml:space="preserve">Ergebnisverteilung gemäß § 15 abweichende Verteilungsquote bleibt bei der Berechnung der Abfindung unberücksichtigt. Zwischenzeitliche Gewinnausschüttungen zu Lasten des bei der Unternehmensbewertung zum 31.12. berücksichtigten Vermögens werden auf die Abfindung angerechnet. </w:t>
      </w:r>
      <w:r w:rsidR="002C1948">
        <w:rPr>
          <w:rFonts w:ascii="Arial" w:hAnsi="Arial" w:cs="Arial"/>
        </w:rPr>
        <w:t xml:space="preserve">Bei Ausscheiden eines Gesellschafters </w:t>
      </w:r>
      <w:r w:rsidR="00FA5E82">
        <w:rPr>
          <w:rFonts w:ascii="Arial" w:hAnsi="Arial" w:cs="Arial"/>
        </w:rPr>
        <w:t xml:space="preserve">im laufenden Geschäftsjahr </w:t>
      </w:r>
      <w:r w:rsidRPr="00345640">
        <w:rPr>
          <w:rFonts w:ascii="Arial" w:hAnsi="Arial" w:cs="Arial"/>
        </w:rPr>
        <w:t>nimmt der ausscheidende Gesellschafter</w:t>
      </w:r>
      <w:r w:rsidR="00FA5E82">
        <w:rPr>
          <w:rFonts w:ascii="Arial" w:hAnsi="Arial" w:cs="Arial"/>
        </w:rPr>
        <w:t xml:space="preserve"> a</w:t>
      </w:r>
      <w:r w:rsidR="00FA5E82" w:rsidRPr="00345640">
        <w:rPr>
          <w:rFonts w:ascii="Arial" w:hAnsi="Arial" w:cs="Arial"/>
        </w:rPr>
        <w:t xml:space="preserve">m Gewinn des laufenden </w:t>
      </w:r>
      <w:r w:rsidR="00360BBA" w:rsidRPr="00345640">
        <w:rPr>
          <w:rFonts w:ascii="Arial" w:hAnsi="Arial" w:cs="Arial"/>
        </w:rPr>
        <w:t xml:space="preserve">Geschäftsjahres </w:t>
      </w:r>
      <w:r w:rsidR="00360BBA">
        <w:rPr>
          <w:rFonts w:ascii="Arial" w:hAnsi="Arial" w:cs="Arial"/>
        </w:rPr>
        <w:t>nicht</w:t>
      </w:r>
      <w:r w:rsidRPr="00345640">
        <w:rPr>
          <w:rFonts w:ascii="Arial" w:hAnsi="Arial" w:cs="Arial"/>
        </w:rPr>
        <w:t xml:space="preserve"> teil; dies gilt für den Märkischen Kreis mit der Maßgabe, dass ihm gemäß § 15 Abs. 2 ohnehin kein Anspruch auf Ausschüttung von Gewinnen der Gesellschaft zusteht.</w:t>
      </w:r>
    </w:p>
    <w:p w14:paraId="16AFC419"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Änderungen des gemäß Abs. 3 und 4 ermittelten Wertes oder der ihm zugrunde liegenden Werte durch die Finanzverwaltung sind ohne Auswirkung auf die Abfindung.</w:t>
      </w:r>
    </w:p>
    <w:p w14:paraId="7002B9E3"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Das Abfindungsguthaben ist in zwei gleich hohen Jahresraten, beginnend sechs Monate nach dem Ausscheiden, auszuzahlen.</w:t>
      </w:r>
    </w:p>
    <w:p w14:paraId="33A22C42" w14:textId="57ECFD4F"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Das jeweilige </w:t>
      </w:r>
      <w:proofErr w:type="spellStart"/>
      <w:r w:rsidRPr="00345640">
        <w:rPr>
          <w:rFonts w:ascii="Arial" w:hAnsi="Arial" w:cs="Arial"/>
        </w:rPr>
        <w:t>Abfindungs</w:t>
      </w:r>
      <w:proofErr w:type="spellEnd"/>
      <w:r w:rsidRPr="00345640">
        <w:rPr>
          <w:rFonts w:ascii="Arial" w:hAnsi="Arial" w:cs="Arial"/>
        </w:rPr>
        <w:t>(</w:t>
      </w:r>
      <w:proofErr w:type="spellStart"/>
      <w:r w:rsidRPr="00345640">
        <w:rPr>
          <w:rFonts w:ascii="Arial" w:hAnsi="Arial" w:cs="Arial"/>
        </w:rPr>
        <w:t>rest</w:t>
      </w:r>
      <w:proofErr w:type="spellEnd"/>
      <w:r w:rsidRPr="00345640">
        <w:rPr>
          <w:rFonts w:ascii="Arial" w:hAnsi="Arial" w:cs="Arial"/>
        </w:rPr>
        <w:t xml:space="preserve">)guthaben ist vom </w:t>
      </w:r>
      <w:r w:rsidR="00EE4B15">
        <w:rPr>
          <w:rFonts w:ascii="Arial" w:hAnsi="Arial" w:cs="Arial"/>
        </w:rPr>
        <w:t>Tage</w:t>
      </w:r>
      <w:r w:rsidR="00EE4B15" w:rsidRPr="00345640">
        <w:rPr>
          <w:rFonts w:ascii="Arial" w:hAnsi="Arial" w:cs="Arial"/>
        </w:rPr>
        <w:t xml:space="preserve"> </w:t>
      </w:r>
      <w:r w:rsidRPr="00345640">
        <w:rPr>
          <w:rFonts w:ascii="Arial" w:hAnsi="Arial" w:cs="Arial"/>
        </w:rPr>
        <w:t xml:space="preserve">des Ausscheidens an </w:t>
      </w:r>
      <w:r w:rsidR="00EE4B15">
        <w:rPr>
          <w:rFonts w:ascii="Arial" w:hAnsi="Arial" w:cs="Arial"/>
        </w:rPr>
        <w:t>bis zum Tage der Auszahlung mit zwei Prozentpunkten</w:t>
      </w:r>
      <w:r w:rsidR="008A7EF0">
        <w:rPr>
          <w:rFonts w:ascii="Arial" w:hAnsi="Arial" w:cs="Arial"/>
        </w:rPr>
        <w:t xml:space="preserve"> p.a. über dem </w:t>
      </w:r>
      <w:r w:rsidR="00C1497C" w:rsidRPr="00E825D5">
        <w:rPr>
          <w:rFonts w:ascii="Arial" w:hAnsi="Arial" w:cs="Arial"/>
        </w:rPr>
        <w:t xml:space="preserve">Basiszins gemäß § 247 BGB </w:t>
      </w:r>
      <w:r w:rsidR="008A7EF0">
        <w:rPr>
          <w:rFonts w:ascii="Arial" w:hAnsi="Arial" w:cs="Arial"/>
        </w:rPr>
        <w:t>zu verzinsen.</w:t>
      </w:r>
      <w:r w:rsidRPr="00345640">
        <w:rPr>
          <w:rFonts w:ascii="Arial" w:hAnsi="Arial" w:cs="Arial"/>
        </w:rPr>
        <w:t xml:space="preserve"> Die Zinsen sind</w:t>
      </w:r>
      <w:r w:rsidR="009023EE" w:rsidRPr="00345640">
        <w:rPr>
          <w:rFonts w:ascii="Arial" w:hAnsi="Arial" w:cs="Arial"/>
        </w:rPr>
        <w:t xml:space="preserve"> – </w:t>
      </w:r>
      <w:r w:rsidRPr="00345640">
        <w:rPr>
          <w:rFonts w:ascii="Arial" w:hAnsi="Arial" w:cs="Arial"/>
        </w:rPr>
        <w:t xml:space="preserve">vorbehaltlich der Regelung gemäß Abs. 8 Satz 2 </w:t>
      </w:r>
      <w:r w:rsidR="002F6682" w:rsidRPr="00345640">
        <w:rPr>
          <w:rFonts w:ascii="Arial" w:hAnsi="Arial" w:cs="Arial"/>
        </w:rPr>
        <w:t>–</w:t>
      </w:r>
      <w:r w:rsidRPr="00345640">
        <w:rPr>
          <w:rFonts w:ascii="Arial" w:hAnsi="Arial" w:cs="Arial"/>
        </w:rPr>
        <w:t xml:space="preserve"> jeweils mit den Jahresraten gemäß Abs. 6 fällig.</w:t>
      </w:r>
    </w:p>
    <w:p w14:paraId="6F889DF1" w14:textId="7FE5624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Eine vorzeitige Auszahlung des Abfindungsguthabens ist jederzeit </w:t>
      </w:r>
      <w:r w:rsidR="002F6682" w:rsidRPr="00345640">
        <w:rPr>
          <w:rFonts w:ascii="Arial" w:hAnsi="Arial" w:cs="Arial"/>
        </w:rPr>
        <w:t>–</w:t>
      </w:r>
      <w:r w:rsidRPr="00345640">
        <w:rPr>
          <w:rFonts w:ascii="Arial" w:hAnsi="Arial" w:cs="Arial"/>
        </w:rPr>
        <w:t xml:space="preserve"> auch in Teilbeträgen </w:t>
      </w:r>
      <w:r w:rsidR="002F6682" w:rsidRPr="00345640">
        <w:rPr>
          <w:rFonts w:ascii="Arial" w:hAnsi="Arial" w:cs="Arial"/>
        </w:rPr>
        <w:t>–</w:t>
      </w:r>
      <w:r w:rsidRPr="00345640">
        <w:rPr>
          <w:rFonts w:ascii="Arial" w:hAnsi="Arial" w:cs="Arial"/>
        </w:rPr>
        <w:t xml:space="preserve"> zulässig. In den Fällen des Satzes 1 sind die auf die ausgezahlten Beträge bis zum Zeitpunkt der Zahlung angefallenen Zinsen abweichend von der Regelung gemäß Abs. 7 Satz 2 jeweils zeitgleich mit den Zahlungen auf das Abfindungsguthaben fällig.</w:t>
      </w:r>
    </w:p>
    <w:p w14:paraId="672008B4" w14:textId="7A7714A1"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t xml:space="preserve">Soweit in den Fällen des Ausscheidens </w:t>
      </w:r>
      <w:r w:rsidR="00084BF3" w:rsidRPr="00345640">
        <w:rPr>
          <w:rFonts w:ascii="Arial" w:hAnsi="Arial" w:cs="Arial"/>
        </w:rPr>
        <w:t>–</w:t>
      </w:r>
      <w:r w:rsidRPr="00345640">
        <w:rPr>
          <w:rFonts w:ascii="Arial" w:hAnsi="Arial" w:cs="Arial"/>
        </w:rPr>
        <w:t xml:space="preserve"> gleich aus welchem Grunde </w:t>
      </w:r>
      <w:r w:rsidR="00084BF3" w:rsidRPr="00345640">
        <w:rPr>
          <w:rFonts w:ascii="Arial" w:hAnsi="Arial" w:cs="Arial"/>
        </w:rPr>
        <w:t>–</w:t>
      </w:r>
      <w:r w:rsidRPr="00345640">
        <w:rPr>
          <w:rFonts w:ascii="Arial" w:hAnsi="Arial" w:cs="Arial"/>
        </w:rPr>
        <w:t xml:space="preserve"> Geschäftsanteile gegen Abfindung zu übertragen sind, hat die Übertragung des Geschäftsanteils/der Geschäftsanteile auf den oder die Erwerber unverzüglich nach Entstehen des Erwerbsrechtes zu erfolgen, und zwar unabhängig davon, ob die Höhe der Abfindung bereits feststeht und ob die Zahlung der Abfindung in einem Betrag oder in mehreren Raten erfolgt.</w:t>
      </w:r>
    </w:p>
    <w:p w14:paraId="52FADFCB" w14:textId="77777777" w:rsidR="00C909F6" w:rsidRPr="00345640" w:rsidRDefault="00C909F6" w:rsidP="00D5153B">
      <w:pPr>
        <w:pStyle w:val="BodyText"/>
        <w:numPr>
          <w:ilvl w:val="0"/>
          <w:numId w:val="43"/>
        </w:numPr>
        <w:spacing w:line="360" w:lineRule="auto"/>
        <w:ind w:left="851" w:hanging="785"/>
        <w:jc w:val="both"/>
        <w:rPr>
          <w:rFonts w:ascii="Arial" w:hAnsi="Arial" w:cs="Arial"/>
        </w:rPr>
      </w:pPr>
      <w:r w:rsidRPr="00345640">
        <w:rPr>
          <w:rFonts w:ascii="Arial" w:hAnsi="Arial" w:cs="Arial"/>
        </w:rPr>
        <w:lastRenderedPageBreak/>
        <w:t xml:space="preserve">Bei der Anteilsbewertung ist auf Verlangen des ausscheidenden Gesellschafters auf dessen Kosten ein Sachverständiger hinzuzuziehen. Kommt über die Bemessung des Abfindungsguthabens zwischen dem ausscheidenden Gesellschafter und dem jeweiligen Abfindungsschuldner (Gesellschaft oder Erwerber) keine Einigung zustande, so hat auf Antrag des Abfindungsschuldners oder -gläubigers ein von dem IDW Institut der Wirtschaftsprüfer in Deutschland e.V. mit Sitz in Düsseldorf </w:t>
      </w:r>
      <w:proofErr w:type="gramStart"/>
      <w:r w:rsidRPr="00345640">
        <w:rPr>
          <w:rFonts w:ascii="Arial" w:hAnsi="Arial" w:cs="Arial"/>
        </w:rPr>
        <w:t>zu benennender Wirtschaftsprüfer</w:t>
      </w:r>
      <w:proofErr w:type="gramEnd"/>
      <w:r w:rsidRPr="00345640">
        <w:rPr>
          <w:rFonts w:ascii="Arial" w:hAnsi="Arial" w:cs="Arial"/>
        </w:rPr>
        <w:t xml:space="preserve"> bzw. eine von jenem Institut benannte Wirtschaftsprüfungsgesellschaft das Abfindungsguthaben schiedsgutachterlich festzusetzen. Für die Kosten dieses schiedsgutachterlichen Verfahrens gelten die §§ 91 ff. ZPO entsprechend; der Schiedsgutachter hat auch über die Verteilung der Kosten zu entscheiden.</w:t>
      </w:r>
    </w:p>
    <w:p w14:paraId="272AF7D8" w14:textId="6FA1D496" w:rsidR="00C909F6" w:rsidRPr="00345640" w:rsidRDefault="00C909F6" w:rsidP="0074191F">
      <w:pPr>
        <w:pStyle w:val="Heading1"/>
        <w:rPr>
          <w:rFonts w:cs="Arial"/>
        </w:rPr>
      </w:pPr>
      <w:bookmarkStart w:id="24" w:name="_Toc231673608"/>
      <w:r w:rsidRPr="00345640">
        <w:rPr>
          <w:rFonts w:cs="Arial"/>
        </w:rPr>
        <w:t>Wettbewerbsverbot</w:t>
      </w:r>
      <w:bookmarkEnd w:id="24"/>
    </w:p>
    <w:p w14:paraId="3672DEC7" w14:textId="52C628C8"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 xml:space="preserve">Die Gesellschafter unterliegen einem vertragsstrafenbewehrten Wettbewerbsverbot im Märkischen Kreis </w:t>
      </w:r>
      <w:r w:rsidR="008B7258" w:rsidRPr="00345640">
        <w:rPr>
          <w:rFonts w:ascii="Arial" w:hAnsi="Arial" w:cs="Arial"/>
        </w:rPr>
        <w:t>im nachfolgend dargestellten Rahmen:</w:t>
      </w:r>
    </w:p>
    <w:p w14:paraId="040C1315" w14:textId="77777777" w:rsidR="00CD25B0"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Die Gesellschafter verpflichten sich, während der Dauer ihrer Beteiligung a</w:t>
      </w:r>
      <w:r w:rsidR="008B7258" w:rsidRPr="00345640">
        <w:rPr>
          <w:rFonts w:ascii="Arial" w:hAnsi="Arial" w:cs="Arial"/>
        </w:rPr>
        <w:t>n der Gesellschaft</w:t>
      </w:r>
      <w:r w:rsidRPr="00345640">
        <w:rPr>
          <w:rFonts w:ascii="Arial" w:hAnsi="Arial" w:cs="Arial"/>
        </w:rPr>
        <w:t xml:space="preserve"> keine Tätigkeiten auszuüben, die unmittelbar mit denjenigen Kernleistungen im Bereich der Abfallentsorgung im Märkischen Kreis in Wettbewerb stehen, welche de</w:t>
      </w:r>
      <w:r w:rsidR="00207F12" w:rsidRPr="00345640">
        <w:rPr>
          <w:rFonts w:ascii="Arial" w:hAnsi="Arial" w:cs="Arial"/>
        </w:rPr>
        <w:t xml:space="preserve">r Gesellschaft </w:t>
      </w:r>
      <w:r w:rsidRPr="00345640">
        <w:rPr>
          <w:rFonts w:ascii="Arial" w:hAnsi="Arial" w:cs="Arial"/>
        </w:rPr>
        <w:t>nach dem Gesellschaftsvertrag ausdrücklich zugewiesen sind.</w:t>
      </w:r>
      <w:r w:rsidR="00207F12" w:rsidRPr="00345640">
        <w:rPr>
          <w:rFonts w:ascii="Arial" w:hAnsi="Arial" w:cs="Arial"/>
        </w:rPr>
        <w:t xml:space="preserve"> </w:t>
      </w:r>
      <w:r w:rsidRPr="00345640">
        <w:rPr>
          <w:rFonts w:ascii="Arial" w:hAnsi="Arial" w:cs="Arial"/>
        </w:rPr>
        <w:t>Das Wettbewerbsverbot erstreckt sich ausschließlich auf folgende Tätigkeiten:</w:t>
      </w:r>
    </w:p>
    <w:p w14:paraId="4BB25CD2" w14:textId="57E92CDC" w:rsidR="00773778" w:rsidRPr="00345640" w:rsidRDefault="00CD25B0" w:rsidP="002A7819">
      <w:pPr>
        <w:pStyle w:val="BodyText"/>
        <w:spacing w:line="360" w:lineRule="auto"/>
        <w:ind w:left="1440"/>
        <w:jc w:val="both"/>
        <w:rPr>
          <w:rFonts w:ascii="Arial" w:hAnsi="Arial" w:cs="Arial"/>
        </w:rPr>
      </w:pPr>
      <w:r w:rsidRPr="00345640">
        <w:rPr>
          <w:rFonts w:ascii="Arial" w:hAnsi="Arial" w:cs="Arial"/>
        </w:rPr>
        <w:t>Erwerb, Errichtung und Betrieb von Anlagen und Einrichtungen jedweder Art im Bereich der Entsorgungswirtschaft</w:t>
      </w:r>
      <w:r w:rsidR="003D5DAE" w:rsidRPr="00345640">
        <w:rPr>
          <w:rFonts w:ascii="Arial" w:hAnsi="Arial" w:cs="Arial"/>
        </w:rPr>
        <w:t xml:space="preserve"> im Märkischen Kreis</w:t>
      </w:r>
      <w:r w:rsidRPr="00345640">
        <w:rPr>
          <w:rFonts w:ascii="Arial" w:hAnsi="Arial" w:cs="Arial"/>
        </w:rPr>
        <w:t>.</w:t>
      </w:r>
    </w:p>
    <w:p w14:paraId="041316FD" w14:textId="77777777" w:rsidR="00DF4B69"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Das Wettbewerbsverbot umfasst keine Tätigkeiten der Gesellschafter,</w:t>
      </w:r>
      <w:r w:rsidR="00C76555" w:rsidRPr="00345640">
        <w:rPr>
          <w:rFonts w:ascii="Arial" w:hAnsi="Arial" w:cs="Arial"/>
        </w:rPr>
        <w:t xml:space="preserve"> </w:t>
      </w:r>
      <w:r w:rsidRPr="00345640">
        <w:rPr>
          <w:rFonts w:ascii="Arial" w:hAnsi="Arial" w:cs="Arial"/>
        </w:rPr>
        <w:t xml:space="preserve">die </w:t>
      </w:r>
    </w:p>
    <w:p w14:paraId="2E7A70E9" w14:textId="77777777" w:rsidR="00DF4B69"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außerhalb des Märkischen Kreises ausgeübt werden,</w:t>
      </w:r>
    </w:p>
    <w:p w14:paraId="45A1CFEB" w14:textId="40EA7BE1" w:rsidR="00D92195"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Abfallströme</w:t>
      </w:r>
      <w:r w:rsidR="00280461" w:rsidRPr="00345640">
        <w:rPr>
          <w:rFonts w:ascii="Arial" w:hAnsi="Arial" w:cs="Arial"/>
        </w:rPr>
        <w:t xml:space="preserve"> oder Betätigungsfelder</w:t>
      </w:r>
      <w:r w:rsidRPr="00345640">
        <w:rPr>
          <w:rFonts w:ascii="Arial" w:hAnsi="Arial" w:cs="Arial"/>
        </w:rPr>
        <w:t xml:space="preserve"> betreffen, die nicht zum Leistungsumfang de</w:t>
      </w:r>
      <w:r w:rsidR="00C76555" w:rsidRPr="00345640">
        <w:rPr>
          <w:rFonts w:ascii="Arial" w:hAnsi="Arial" w:cs="Arial"/>
        </w:rPr>
        <w:t xml:space="preserve">r Gesellschaft </w:t>
      </w:r>
      <w:r w:rsidRPr="00345640">
        <w:rPr>
          <w:rFonts w:ascii="Arial" w:hAnsi="Arial" w:cs="Arial"/>
        </w:rPr>
        <w:t>gehören,</w:t>
      </w:r>
    </w:p>
    <w:p w14:paraId="1CABF006" w14:textId="77777777" w:rsidR="00D92195"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zur Erfüllung gesetzlicher oder hoheitlicher Aufgaben erforderlich sind, oder</w:t>
      </w:r>
    </w:p>
    <w:p w14:paraId="275717AD" w14:textId="0DD35202"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die bereits vor Gründung de</w:t>
      </w:r>
      <w:r w:rsidR="00D92195" w:rsidRPr="00345640">
        <w:rPr>
          <w:rFonts w:ascii="Arial" w:hAnsi="Arial" w:cs="Arial"/>
        </w:rPr>
        <w:t xml:space="preserve">r Gesellschaft </w:t>
      </w:r>
      <w:r w:rsidRPr="00345640">
        <w:rPr>
          <w:rFonts w:ascii="Arial" w:hAnsi="Arial" w:cs="Arial"/>
        </w:rPr>
        <w:t xml:space="preserve">nachweislich betrieben wurden und nicht wesentlich in Wettbewerb zu den </w:t>
      </w:r>
      <w:r w:rsidR="00D92195" w:rsidRPr="00345640">
        <w:rPr>
          <w:rFonts w:ascii="Arial" w:hAnsi="Arial" w:cs="Arial"/>
        </w:rPr>
        <w:t>der Gesellschaft</w:t>
      </w:r>
      <w:r w:rsidRPr="00345640">
        <w:rPr>
          <w:rFonts w:ascii="Arial" w:hAnsi="Arial" w:cs="Arial"/>
        </w:rPr>
        <w:t xml:space="preserve"> zugewiesenen Tätigkeiten treten.</w:t>
      </w:r>
    </w:p>
    <w:p w14:paraId="10764033" w14:textId="77777777"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Das Wettbewerbsverbot gilt ausschließlich insoweit, wie es</w:t>
      </w:r>
    </w:p>
    <w:p w14:paraId="2389AEEF" w14:textId="34F4958A"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 xml:space="preserve">zur Sicherstellung der wirtschaftlichen Tätigkeit </w:t>
      </w:r>
      <w:r w:rsidR="00D73D02" w:rsidRPr="00345640">
        <w:rPr>
          <w:rFonts w:ascii="Arial" w:hAnsi="Arial" w:cs="Arial"/>
        </w:rPr>
        <w:t>der Gesellschaft</w:t>
      </w:r>
      <w:r w:rsidRPr="00345640">
        <w:rPr>
          <w:rFonts w:ascii="Arial" w:hAnsi="Arial" w:cs="Arial"/>
        </w:rPr>
        <w:t>,</w:t>
      </w:r>
    </w:p>
    <w:p w14:paraId="7408C875" w14:textId="39899863"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lastRenderedPageBreak/>
        <w:t>zum Schutz des gemeinsam aufgebauten Know</w:t>
      </w:r>
      <w:r w:rsidR="00D73D02" w:rsidRPr="00345640">
        <w:rPr>
          <w:rFonts w:ascii="Arial" w:hAnsi="Arial" w:cs="Arial"/>
        </w:rPr>
        <w:t>-</w:t>
      </w:r>
      <w:r w:rsidRPr="00345640">
        <w:rPr>
          <w:rFonts w:ascii="Arial" w:hAnsi="Arial" w:cs="Arial"/>
        </w:rPr>
        <w:t>hows,</w:t>
      </w:r>
      <w:r w:rsidR="00D73D02" w:rsidRPr="00345640">
        <w:rPr>
          <w:rFonts w:ascii="Arial" w:hAnsi="Arial" w:cs="Arial"/>
        </w:rPr>
        <w:t xml:space="preserve"> und</w:t>
      </w:r>
    </w:p>
    <w:p w14:paraId="0FFF3535" w14:textId="353E1B46" w:rsidR="00773778" w:rsidRPr="00345640" w:rsidRDefault="00773778" w:rsidP="00D5153B">
      <w:pPr>
        <w:pStyle w:val="BodyText"/>
        <w:numPr>
          <w:ilvl w:val="1"/>
          <w:numId w:val="47"/>
        </w:numPr>
        <w:spacing w:line="360" w:lineRule="auto"/>
        <w:jc w:val="both"/>
        <w:rPr>
          <w:rFonts w:ascii="Arial" w:hAnsi="Arial" w:cs="Arial"/>
        </w:rPr>
      </w:pPr>
      <w:r w:rsidRPr="00345640">
        <w:rPr>
          <w:rFonts w:ascii="Arial" w:hAnsi="Arial" w:cs="Arial"/>
        </w:rPr>
        <w:t xml:space="preserve">zur Vermeidung einer Unterwanderung des </w:t>
      </w:r>
      <w:r w:rsidR="0051605E" w:rsidRPr="00345640">
        <w:rPr>
          <w:rFonts w:ascii="Arial" w:hAnsi="Arial" w:cs="Arial"/>
        </w:rPr>
        <w:t>Gesellschaftsz</w:t>
      </w:r>
      <w:r w:rsidRPr="00345640">
        <w:rPr>
          <w:rFonts w:ascii="Arial" w:hAnsi="Arial" w:cs="Arial"/>
        </w:rPr>
        <w:t>wecks</w:t>
      </w:r>
    </w:p>
    <w:p w14:paraId="04B61D4D" w14:textId="2E4B016D" w:rsidR="00773778" w:rsidRPr="00345640" w:rsidRDefault="00773778" w:rsidP="00B77DFC">
      <w:pPr>
        <w:pStyle w:val="BodyText"/>
        <w:spacing w:line="360" w:lineRule="auto"/>
        <w:ind w:left="1440"/>
        <w:jc w:val="both"/>
        <w:rPr>
          <w:rFonts w:ascii="Arial" w:hAnsi="Arial" w:cs="Arial"/>
        </w:rPr>
      </w:pPr>
      <w:r w:rsidRPr="00345640">
        <w:rPr>
          <w:rFonts w:ascii="Arial" w:hAnsi="Arial" w:cs="Arial"/>
        </w:rPr>
        <w:t>objektiv erforderlich ist.</w:t>
      </w:r>
      <w:r w:rsidR="00FC0CA5" w:rsidRPr="00345640">
        <w:rPr>
          <w:rFonts w:ascii="Arial" w:hAnsi="Arial" w:cs="Arial"/>
        </w:rPr>
        <w:t xml:space="preserve"> </w:t>
      </w:r>
      <w:r w:rsidRPr="00345640">
        <w:rPr>
          <w:rFonts w:ascii="Arial" w:hAnsi="Arial" w:cs="Arial"/>
        </w:rPr>
        <w:t>Ein weitergehendes Wettbewerbsverbot wird nicht begründet.</w:t>
      </w:r>
    </w:p>
    <w:p w14:paraId="6F0C6760" w14:textId="479FB065"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 xml:space="preserve">Das Wettbewerbsverbot gilt für die Dauer der Beteiligung des jeweiligen Gesellschafters </w:t>
      </w:r>
      <w:r w:rsidR="003A4C1B" w:rsidRPr="00345640">
        <w:rPr>
          <w:rFonts w:ascii="Arial" w:hAnsi="Arial" w:cs="Arial"/>
        </w:rPr>
        <w:t xml:space="preserve">an </w:t>
      </w:r>
      <w:r w:rsidR="00741037" w:rsidRPr="00345640">
        <w:rPr>
          <w:rFonts w:ascii="Arial" w:hAnsi="Arial" w:cs="Arial"/>
        </w:rPr>
        <w:t>der Gesellschaft</w:t>
      </w:r>
      <w:r w:rsidRPr="00345640">
        <w:rPr>
          <w:rFonts w:ascii="Arial" w:hAnsi="Arial" w:cs="Arial"/>
        </w:rPr>
        <w:t>.</w:t>
      </w:r>
    </w:p>
    <w:p w14:paraId="1BB60726" w14:textId="1148DCDB" w:rsidR="00773778" w:rsidRPr="00345640" w:rsidRDefault="00773778" w:rsidP="00D5153B">
      <w:pPr>
        <w:pStyle w:val="BodyText"/>
        <w:numPr>
          <w:ilvl w:val="0"/>
          <w:numId w:val="47"/>
        </w:numPr>
        <w:spacing w:line="360" w:lineRule="auto"/>
        <w:jc w:val="both"/>
        <w:rPr>
          <w:rFonts w:ascii="Arial" w:hAnsi="Arial" w:cs="Arial"/>
        </w:rPr>
      </w:pPr>
      <w:r w:rsidRPr="00345640">
        <w:rPr>
          <w:rFonts w:ascii="Arial" w:hAnsi="Arial" w:cs="Arial"/>
        </w:rPr>
        <w:t xml:space="preserve">Die Gesellschafter informieren einander unverzüglich, falls beabsichtigte oder bestehende Tätigkeiten Zweifel hinsichtlich der Abgrenzung zum Wettbewerbsverbot auslösen könnten. Die </w:t>
      </w:r>
      <w:r w:rsidR="00A811DA" w:rsidRPr="00345640">
        <w:rPr>
          <w:rFonts w:ascii="Arial" w:hAnsi="Arial" w:cs="Arial"/>
        </w:rPr>
        <w:t>Gesellschafter</w:t>
      </w:r>
      <w:r w:rsidRPr="00345640">
        <w:rPr>
          <w:rFonts w:ascii="Arial" w:hAnsi="Arial" w:cs="Arial"/>
        </w:rPr>
        <w:t xml:space="preserve"> verpflichten sich, eine kartellrechtskonforme Lösung im Sinne einer engen Auslegung des Verbots zu finden.</w:t>
      </w:r>
    </w:p>
    <w:p w14:paraId="7F4A92DB" w14:textId="77777777"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Im Übrigen unterliegen die Gesellschafter ausschließlich einem etwa nach zwingenden gesetzlichen Bestimmungen für sie geltenden Wettbewerbsverbot.</w:t>
      </w:r>
    </w:p>
    <w:p w14:paraId="6AF0DCA8" w14:textId="5DE52F34" w:rsidR="00C909F6" w:rsidRPr="00345640" w:rsidRDefault="00C909F6" w:rsidP="00D5153B">
      <w:pPr>
        <w:pStyle w:val="BodyText"/>
        <w:numPr>
          <w:ilvl w:val="0"/>
          <w:numId w:val="44"/>
        </w:numPr>
        <w:spacing w:line="360" w:lineRule="auto"/>
        <w:ind w:left="851" w:hanging="785"/>
        <w:jc w:val="both"/>
        <w:rPr>
          <w:rFonts w:ascii="Arial" w:hAnsi="Arial" w:cs="Arial"/>
        </w:rPr>
      </w:pPr>
      <w:r w:rsidRPr="00345640">
        <w:rPr>
          <w:rFonts w:ascii="Arial" w:hAnsi="Arial" w:cs="Arial"/>
        </w:rPr>
        <w:t xml:space="preserve">Die Höhe der Vertragsstrafe bei Verstoß gegen das Wettbewerbsverbot beträgt </w:t>
      </w:r>
      <w:r w:rsidRPr="00345640">
        <w:rPr>
          <w:rFonts w:ascii="Arial" w:hAnsi="Arial" w:cs="Arial"/>
          <w:highlight w:val="yellow"/>
        </w:rPr>
        <w:t>[●]</w:t>
      </w:r>
      <w:r w:rsidRPr="00345640">
        <w:rPr>
          <w:rFonts w:ascii="Arial" w:hAnsi="Arial" w:cs="Arial"/>
        </w:rPr>
        <w:t xml:space="preserve"> EUR</w:t>
      </w:r>
      <w:r w:rsidR="009217FD" w:rsidRPr="00345640">
        <w:rPr>
          <w:rFonts w:ascii="Arial" w:hAnsi="Arial" w:cs="Arial"/>
        </w:rPr>
        <w:t>.</w:t>
      </w:r>
    </w:p>
    <w:p w14:paraId="0FFCE69E" w14:textId="5C653E46" w:rsidR="00C909F6" w:rsidRPr="00345640" w:rsidRDefault="00C909F6" w:rsidP="0074191F">
      <w:pPr>
        <w:pStyle w:val="Heading1"/>
        <w:rPr>
          <w:rFonts w:cs="Arial"/>
        </w:rPr>
      </w:pPr>
      <w:bookmarkStart w:id="25" w:name="_Toc231673609"/>
      <w:r w:rsidRPr="00345640">
        <w:rPr>
          <w:rFonts w:cs="Arial"/>
        </w:rPr>
        <w:t>Offenlegung, Veröffentlichung, Vervielfältigung, Bekanntmachungen</w:t>
      </w:r>
      <w:bookmarkEnd w:id="25"/>
    </w:p>
    <w:p w14:paraId="7427EA9A" w14:textId="77777777" w:rsidR="00C909F6" w:rsidRPr="00345640" w:rsidRDefault="00C909F6" w:rsidP="00D5153B">
      <w:pPr>
        <w:pStyle w:val="BodyText"/>
        <w:numPr>
          <w:ilvl w:val="0"/>
          <w:numId w:val="45"/>
        </w:numPr>
        <w:spacing w:line="360" w:lineRule="auto"/>
        <w:ind w:left="851" w:hanging="785"/>
        <w:jc w:val="both"/>
        <w:rPr>
          <w:rFonts w:ascii="Arial" w:hAnsi="Arial" w:cs="Arial"/>
        </w:rPr>
      </w:pPr>
      <w:r w:rsidRPr="00345640">
        <w:rPr>
          <w:rFonts w:ascii="Arial" w:hAnsi="Arial" w:cs="Arial"/>
        </w:rPr>
        <w:t xml:space="preserve">Die Bekanntmachungen der Gesellschaft erfolgen im Bundesanzeiger sowie im Amtsblatt des Märkischen Kreises, sofern und </w:t>
      </w:r>
      <w:proofErr w:type="gramStart"/>
      <w:r w:rsidRPr="00345640">
        <w:rPr>
          <w:rFonts w:ascii="Arial" w:hAnsi="Arial" w:cs="Arial"/>
        </w:rPr>
        <w:t>soweit</w:t>
      </w:r>
      <w:proofErr w:type="gramEnd"/>
      <w:r w:rsidRPr="00345640">
        <w:rPr>
          <w:rFonts w:ascii="Arial" w:hAnsi="Arial" w:cs="Arial"/>
        </w:rPr>
        <w:t xml:space="preserve"> eine Veröffentlichung gesetzlich zwingend vorgeschrieben ist.</w:t>
      </w:r>
    </w:p>
    <w:p w14:paraId="691C5862" w14:textId="3993DF89" w:rsidR="00123674" w:rsidRPr="00345640" w:rsidRDefault="00123674" w:rsidP="00D5153B">
      <w:pPr>
        <w:pStyle w:val="BodyText"/>
        <w:numPr>
          <w:ilvl w:val="0"/>
          <w:numId w:val="45"/>
        </w:numPr>
        <w:spacing w:line="360" w:lineRule="auto"/>
        <w:ind w:left="851" w:hanging="785"/>
        <w:jc w:val="both"/>
        <w:rPr>
          <w:rFonts w:ascii="Arial" w:hAnsi="Arial" w:cs="Arial"/>
        </w:rPr>
      </w:pPr>
      <w:r w:rsidRPr="00345640">
        <w:rPr>
          <w:rFonts w:ascii="Arial" w:hAnsi="Arial" w:cs="Arial"/>
        </w:rPr>
        <w:t xml:space="preserve">Für die Offenlegung, Veröffentlichung und Vervielfältigung des Jahresabschlusses mit dem Bestätigungsvermerk, des Lageberichts, des Berichts des Aufsichtsrates, des Vorschlags für die Verwendung des Ergebnisses und des Beschlusses über seine Verwendung, unter Angabe des Jahresüberschusses oder Jahresfehlbetrags, sind die §§ 325 bis 328 HGB sowie – insoweit jedenfalls entsprechend – § 108 Abs. 2 </w:t>
      </w:r>
      <w:r w:rsidR="00850CCD">
        <w:rPr>
          <w:rFonts w:ascii="Arial" w:hAnsi="Arial" w:cs="Arial"/>
        </w:rPr>
        <w:t>Nr.</w:t>
      </w:r>
      <w:r w:rsidR="00850CCD" w:rsidRPr="00345640">
        <w:rPr>
          <w:rFonts w:ascii="Arial" w:hAnsi="Arial" w:cs="Arial"/>
        </w:rPr>
        <w:t xml:space="preserve"> </w:t>
      </w:r>
      <w:r w:rsidRPr="00345640">
        <w:rPr>
          <w:rFonts w:ascii="Arial" w:hAnsi="Arial" w:cs="Arial"/>
        </w:rPr>
        <w:t xml:space="preserve">1 </w:t>
      </w:r>
      <w:r w:rsidR="000521B0">
        <w:rPr>
          <w:rFonts w:ascii="Arial" w:hAnsi="Arial" w:cs="Arial"/>
        </w:rPr>
        <w:t xml:space="preserve">lit. c) </w:t>
      </w:r>
      <w:r w:rsidRPr="00345640">
        <w:rPr>
          <w:rFonts w:ascii="Arial" w:hAnsi="Arial" w:cs="Arial"/>
        </w:rPr>
        <w:t>GO NRW anzuwenden.</w:t>
      </w:r>
    </w:p>
    <w:p w14:paraId="7438EA49" w14:textId="52BAC5EA" w:rsidR="00C909F6" w:rsidRPr="00345640" w:rsidRDefault="00C909F6" w:rsidP="0074191F">
      <w:pPr>
        <w:pStyle w:val="Heading1"/>
        <w:rPr>
          <w:rFonts w:cs="Arial"/>
        </w:rPr>
      </w:pPr>
      <w:bookmarkStart w:id="26" w:name="_Toc231673610"/>
      <w:r w:rsidRPr="00345640">
        <w:rPr>
          <w:rFonts w:cs="Arial"/>
        </w:rPr>
        <w:t>Schlussbestimmungen</w:t>
      </w:r>
      <w:bookmarkEnd w:id="26"/>
    </w:p>
    <w:p w14:paraId="4680E96E" w14:textId="59257E65"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Sollte eine Bestimmung dieses Vertrages unwirksam oder undurchführbar sein oder werden, so soll dies die Gültigkeit dieses Vertrages im Übrigen nicht berühren. Die Gesellschafter verpflichten sich, zusammenzuwirken, um die unwirksame oder undurchführbare Bestimmung durch eine wirksame oder durchführbare Bestimmung zu ersetzen, die im wirtschaftlichen Ergebnis der unwirksamen oder undurchführbaren Bestimmung möglichst </w:t>
      </w:r>
      <w:r w:rsidR="00242F78" w:rsidRPr="00345640">
        <w:rPr>
          <w:rFonts w:ascii="Arial" w:hAnsi="Arial" w:cs="Arial"/>
        </w:rPr>
        <w:t>nahekommt</w:t>
      </w:r>
      <w:r w:rsidRPr="00345640">
        <w:rPr>
          <w:rFonts w:ascii="Arial" w:hAnsi="Arial" w:cs="Arial"/>
        </w:rPr>
        <w:t>. Die Regelung</w:t>
      </w:r>
      <w:r w:rsidR="003A4C1B" w:rsidRPr="00345640">
        <w:rPr>
          <w:rFonts w:ascii="Arial" w:hAnsi="Arial" w:cs="Arial"/>
        </w:rPr>
        <w:t>en</w:t>
      </w:r>
      <w:r w:rsidRPr="00345640">
        <w:rPr>
          <w:rFonts w:ascii="Arial" w:hAnsi="Arial" w:cs="Arial"/>
        </w:rPr>
        <w:t xml:space="preserve"> gemäß</w:t>
      </w:r>
      <w:r w:rsidR="003A4C1B" w:rsidRPr="00345640">
        <w:rPr>
          <w:rFonts w:ascii="Arial" w:hAnsi="Arial" w:cs="Arial"/>
        </w:rPr>
        <w:t xml:space="preserve"> den</w:t>
      </w:r>
      <w:r w:rsidRPr="00345640">
        <w:rPr>
          <w:rFonts w:ascii="Arial" w:hAnsi="Arial" w:cs="Arial"/>
        </w:rPr>
        <w:t xml:space="preserve"> Sätzen 1 und 2 </w:t>
      </w:r>
      <w:r w:rsidR="003A4C1B" w:rsidRPr="00345640">
        <w:rPr>
          <w:rFonts w:ascii="Arial" w:hAnsi="Arial" w:cs="Arial"/>
        </w:rPr>
        <w:t>gelten</w:t>
      </w:r>
      <w:r w:rsidRPr="00345640">
        <w:rPr>
          <w:rFonts w:ascii="Arial" w:hAnsi="Arial" w:cs="Arial"/>
        </w:rPr>
        <w:t xml:space="preserve"> entsprechend in den Fällen, in denen dieser Vertrag eine Lücke aufweist. Beruht die Unwirksamkeit auf </w:t>
      </w:r>
      <w:r w:rsidRPr="00345640">
        <w:rPr>
          <w:rFonts w:ascii="Arial" w:hAnsi="Arial" w:cs="Arial"/>
        </w:rPr>
        <w:lastRenderedPageBreak/>
        <w:t>einer Leistungs- oder Zeitbestimmung, tritt an die Stelle der unwirksamen Bestimmung das gesetzliche Maß.</w:t>
      </w:r>
    </w:p>
    <w:p w14:paraId="5A8804FD" w14:textId="5F6758EE"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Eine Änderung oder Ergänzung dieses Vertrages </w:t>
      </w:r>
      <w:r w:rsidR="00D038BF" w:rsidRPr="00345640">
        <w:rPr>
          <w:rFonts w:ascii="Arial" w:hAnsi="Arial" w:cs="Arial"/>
        </w:rPr>
        <w:t>–</w:t>
      </w:r>
      <w:r w:rsidRPr="00345640">
        <w:rPr>
          <w:rFonts w:ascii="Arial" w:hAnsi="Arial" w:cs="Arial"/>
        </w:rPr>
        <w:t xml:space="preserve"> auch</w:t>
      </w:r>
      <w:r w:rsidR="00D038BF" w:rsidRPr="00345640">
        <w:rPr>
          <w:rFonts w:ascii="Arial" w:hAnsi="Arial" w:cs="Arial"/>
        </w:rPr>
        <w:t xml:space="preserve"> </w:t>
      </w:r>
      <w:r w:rsidRPr="00345640">
        <w:rPr>
          <w:rFonts w:ascii="Arial" w:hAnsi="Arial" w:cs="Arial"/>
        </w:rPr>
        <w:t xml:space="preserve">des in diesem Absatz geregelten Schriftformerfordernisses selbst </w:t>
      </w:r>
      <w:r w:rsidR="00D038BF" w:rsidRPr="00345640">
        <w:rPr>
          <w:rFonts w:ascii="Arial" w:hAnsi="Arial" w:cs="Arial"/>
        </w:rPr>
        <w:t>–</w:t>
      </w:r>
      <w:r w:rsidRPr="00345640">
        <w:rPr>
          <w:rFonts w:ascii="Arial" w:hAnsi="Arial" w:cs="Arial"/>
        </w:rPr>
        <w:t xml:space="preserve"> sowie</w:t>
      </w:r>
      <w:r w:rsidR="00D038BF" w:rsidRPr="00345640">
        <w:rPr>
          <w:rFonts w:ascii="Arial" w:hAnsi="Arial" w:cs="Arial"/>
        </w:rPr>
        <w:t xml:space="preserve"> </w:t>
      </w:r>
      <w:r w:rsidRPr="00345640">
        <w:rPr>
          <w:rFonts w:ascii="Arial" w:hAnsi="Arial" w:cs="Arial"/>
        </w:rPr>
        <w:t>eine Aufhebung dieses Vertrages bedürfen zu ihrer Wirksamkeit der Schriftform, soweit keine strengere Form zwingend erforderlich ist.</w:t>
      </w:r>
    </w:p>
    <w:p w14:paraId="6A46E52E" w14:textId="78F36C9F" w:rsidR="00C909F6" w:rsidRPr="00345640" w:rsidRDefault="00C909F6" w:rsidP="00D5153B">
      <w:pPr>
        <w:pStyle w:val="BodyText"/>
        <w:numPr>
          <w:ilvl w:val="0"/>
          <w:numId w:val="46"/>
        </w:numPr>
        <w:spacing w:line="360" w:lineRule="auto"/>
        <w:ind w:left="851" w:hanging="785"/>
        <w:jc w:val="both"/>
        <w:rPr>
          <w:rFonts w:ascii="Arial" w:hAnsi="Arial" w:cs="Arial"/>
        </w:rPr>
      </w:pPr>
      <w:r w:rsidRPr="6298A559">
        <w:rPr>
          <w:rFonts w:ascii="Arial" w:hAnsi="Arial" w:cs="Arial"/>
        </w:rPr>
        <w:t xml:space="preserve">Gerichtsstand und Erfüllungsort für alle aus und/oder im Zusammenhang mit diesem Vertrag etwa in Zukunft zwischen den Gesellschaftern auftretenden Auseinandersetzungen jedweder Art ist </w:t>
      </w:r>
      <w:r w:rsidR="002E01BC" w:rsidRPr="6298A559">
        <w:rPr>
          <w:rFonts w:ascii="Arial" w:hAnsi="Arial" w:cs="Arial"/>
        </w:rPr>
        <w:t>–</w:t>
      </w:r>
      <w:r w:rsidRPr="6298A559">
        <w:rPr>
          <w:rFonts w:ascii="Arial" w:hAnsi="Arial" w:cs="Arial"/>
        </w:rPr>
        <w:t xml:space="preserve"> soweit</w:t>
      </w:r>
      <w:r w:rsidR="002E01BC" w:rsidRPr="6298A559">
        <w:rPr>
          <w:rFonts w:ascii="Arial" w:hAnsi="Arial" w:cs="Arial"/>
        </w:rPr>
        <w:t xml:space="preserve"> </w:t>
      </w:r>
      <w:r w:rsidRPr="6298A559">
        <w:rPr>
          <w:rFonts w:ascii="Arial" w:hAnsi="Arial" w:cs="Arial"/>
        </w:rPr>
        <w:t xml:space="preserve">sich nicht aus zwingenden gesetzlichen Bestimmungen Abweichendes ergibt </w:t>
      </w:r>
      <w:r w:rsidR="002E01BC" w:rsidRPr="6298A559">
        <w:rPr>
          <w:rFonts w:ascii="Arial" w:hAnsi="Arial" w:cs="Arial"/>
        </w:rPr>
        <w:t>–</w:t>
      </w:r>
      <w:r w:rsidRPr="6298A559">
        <w:rPr>
          <w:rFonts w:ascii="Arial" w:hAnsi="Arial" w:cs="Arial"/>
        </w:rPr>
        <w:t xml:space="preserve"> </w:t>
      </w:r>
      <w:r w:rsidR="00792564">
        <w:rPr>
          <w:rFonts w:ascii="Arial" w:hAnsi="Arial" w:cs="Arial"/>
        </w:rPr>
        <w:t>Lüdenscheid</w:t>
      </w:r>
      <w:r w:rsidRPr="6298A559">
        <w:rPr>
          <w:rFonts w:ascii="Arial" w:hAnsi="Arial" w:cs="Arial"/>
        </w:rPr>
        <w:t>.</w:t>
      </w:r>
      <w:r w:rsidR="002E01BC" w:rsidRPr="6298A559">
        <w:rPr>
          <w:rFonts w:ascii="Arial" w:hAnsi="Arial" w:cs="Arial"/>
        </w:rPr>
        <w:t xml:space="preserve"> </w:t>
      </w:r>
    </w:p>
    <w:p w14:paraId="3CD2F53F" w14:textId="4D0261F1" w:rsidR="00C909F6" w:rsidRPr="00345640" w:rsidRDefault="00C909F6" w:rsidP="00D5153B">
      <w:pPr>
        <w:pStyle w:val="BodyText"/>
        <w:numPr>
          <w:ilvl w:val="0"/>
          <w:numId w:val="46"/>
        </w:numPr>
        <w:spacing w:line="360" w:lineRule="auto"/>
        <w:ind w:left="851" w:hanging="785"/>
        <w:jc w:val="both"/>
        <w:rPr>
          <w:rFonts w:ascii="Arial" w:hAnsi="Arial" w:cs="Arial"/>
        </w:rPr>
      </w:pPr>
      <w:r w:rsidRPr="00345640">
        <w:rPr>
          <w:rFonts w:ascii="Arial" w:hAnsi="Arial" w:cs="Arial"/>
        </w:rPr>
        <w:t xml:space="preserve">Es gilt </w:t>
      </w:r>
      <w:r w:rsidR="005414DA" w:rsidRPr="00345640">
        <w:rPr>
          <w:rFonts w:ascii="Arial" w:hAnsi="Arial" w:cs="Arial"/>
        </w:rPr>
        <w:t>deutsches</w:t>
      </w:r>
      <w:r w:rsidRPr="00345640">
        <w:rPr>
          <w:rFonts w:ascii="Arial" w:hAnsi="Arial" w:cs="Arial"/>
        </w:rPr>
        <w:t xml:space="preserve"> Recht.</w:t>
      </w:r>
    </w:p>
    <w:p w14:paraId="04173C12" w14:textId="77777777" w:rsidR="00C909F6" w:rsidRPr="00345640" w:rsidRDefault="00C909F6" w:rsidP="00B77DFC">
      <w:pPr>
        <w:jc w:val="both"/>
        <w:rPr>
          <w:rFonts w:ascii="Arial" w:hAnsi="Arial" w:cs="Arial"/>
        </w:rPr>
      </w:pPr>
    </w:p>
    <w:p w14:paraId="0A682B46" w14:textId="77777777" w:rsidR="00C909F6" w:rsidRPr="00345640" w:rsidRDefault="00C909F6" w:rsidP="00B77DFC">
      <w:pPr>
        <w:jc w:val="both"/>
        <w:rPr>
          <w:rFonts w:ascii="Arial" w:hAnsi="Arial" w:cs="Arial"/>
        </w:rPr>
      </w:pPr>
    </w:p>
    <w:p w14:paraId="5950E0C3" w14:textId="77777777" w:rsidR="00C909F6" w:rsidRPr="00345640" w:rsidRDefault="00C909F6" w:rsidP="00B77DFC">
      <w:pPr>
        <w:jc w:val="both"/>
        <w:rPr>
          <w:rFonts w:ascii="Arial" w:hAnsi="Arial" w:cs="Arial"/>
          <w:b/>
        </w:rPr>
      </w:pPr>
      <w:r w:rsidRPr="00345640">
        <w:rPr>
          <w:rFonts w:ascii="Arial" w:hAnsi="Arial" w:cs="Arial"/>
          <w:b/>
        </w:rPr>
        <w:t>[</w:t>
      </w:r>
      <w:r w:rsidRPr="00345640">
        <w:rPr>
          <w:rFonts w:ascii="Arial" w:hAnsi="Arial" w:cs="Arial"/>
          <w:b/>
          <w:highlight w:val="yellow"/>
        </w:rPr>
        <w:t>Ort, Datum</w:t>
      </w:r>
      <w:r w:rsidRPr="00345640">
        <w:rPr>
          <w:rFonts w:ascii="Arial" w:hAnsi="Arial" w:cs="Arial"/>
          <w:b/>
        </w:rPr>
        <w:t>]</w:t>
      </w:r>
    </w:p>
    <w:p w14:paraId="2D49C413" w14:textId="77777777" w:rsidR="00E13A3E" w:rsidRPr="00345640" w:rsidRDefault="00E13A3E" w:rsidP="00B77DFC">
      <w:pPr>
        <w:jc w:val="both"/>
        <w:rPr>
          <w:rFonts w:ascii="Arial" w:hAnsi="Arial" w:cs="Arial"/>
        </w:rPr>
      </w:pPr>
    </w:p>
    <w:p w14:paraId="0ECB8BDC" w14:textId="77777777" w:rsidR="00C909F6" w:rsidRPr="00345640" w:rsidRDefault="00C909F6" w:rsidP="00B77DFC">
      <w:pPr>
        <w:jc w:val="both"/>
        <w:rPr>
          <w:rFonts w:ascii="Arial" w:hAnsi="Arial" w:cs="Arial"/>
          <w:b/>
        </w:rPr>
      </w:pPr>
      <w:r w:rsidRPr="00345640">
        <w:rPr>
          <w:rFonts w:ascii="Arial" w:hAnsi="Arial" w:cs="Arial"/>
          <w:b/>
        </w:rPr>
        <w:t>[</w:t>
      </w:r>
      <w:r w:rsidRPr="00345640">
        <w:rPr>
          <w:rFonts w:ascii="Arial" w:hAnsi="Arial" w:cs="Arial"/>
          <w:b/>
          <w:highlight w:val="yellow"/>
        </w:rPr>
        <w:t>Unterschriften der Gesellschafter</w:t>
      </w:r>
      <w:r w:rsidRPr="00345640">
        <w:rPr>
          <w:rFonts w:ascii="Arial" w:hAnsi="Arial" w:cs="Arial"/>
          <w:b/>
        </w:rPr>
        <w:t>]</w:t>
      </w:r>
    </w:p>
    <w:p w14:paraId="31C1236E" w14:textId="249FB61F" w:rsidR="00C909F6" w:rsidRPr="00345640" w:rsidRDefault="00C909F6" w:rsidP="00C909F6">
      <w:pPr>
        <w:rPr>
          <w:rFonts w:ascii="Arial" w:hAnsi="Arial" w:cs="Arial"/>
        </w:rPr>
      </w:pPr>
    </w:p>
    <w:p w14:paraId="43059E1D" w14:textId="008C2ED7" w:rsidR="00C909F6" w:rsidRPr="00345640" w:rsidRDefault="00C909F6" w:rsidP="00614F19">
      <w:pPr>
        <w:rPr>
          <w:rFonts w:ascii="Arial" w:hAnsi="Arial" w:cs="Arial"/>
        </w:rPr>
      </w:pPr>
    </w:p>
    <w:sectPr w:rsidR="00C909F6" w:rsidRPr="00345640" w:rsidSect="001437FA">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134" w:left="1361" w:header="510" w:footer="397"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2DA04" w14:textId="77777777" w:rsidR="00B705CD" w:rsidRDefault="00B705CD">
      <w:r>
        <w:separator/>
      </w:r>
    </w:p>
  </w:endnote>
  <w:endnote w:type="continuationSeparator" w:id="0">
    <w:p w14:paraId="2705071B" w14:textId="77777777" w:rsidR="00B705CD" w:rsidRDefault="00B7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27BC0" w14:textId="77777777" w:rsidR="00306575" w:rsidRDefault="003065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2064477358"/>
      <w:docPartObj>
        <w:docPartGallery w:val="Page Numbers (Bottom of Page)"/>
        <w:docPartUnique/>
      </w:docPartObj>
    </w:sdtPr>
    <w:sdtEndPr/>
    <w:sdtContent>
      <w:sdt>
        <w:sdtPr>
          <w:rPr>
            <w:sz w:val="16"/>
            <w:szCs w:val="16"/>
          </w:rPr>
          <w:id w:val="394019898"/>
          <w:docPartObj>
            <w:docPartGallery w:val="Page Numbers (Top of Page)"/>
            <w:docPartUnique/>
          </w:docPartObj>
        </w:sdtPr>
        <w:sdtEndPr/>
        <w:sdtContent>
          <w:p w14:paraId="389E66AE" w14:textId="6E575667" w:rsidR="000D1652" w:rsidRPr="001437FA" w:rsidRDefault="001437FA" w:rsidP="00350F53">
            <w:pPr>
              <w:pStyle w:val="Footer"/>
              <w:jc w:val="right"/>
              <w:rPr>
                <w:sz w:val="16"/>
                <w:szCs w:val="16"/>
              </w:rPr>
            </w:pPr>
            <w:r w:rsidRPr="00D0780B">
              <w:rPr>
                <w:sz w:val="16"/>
                <w:szCs w:val="16"/>
              </w:rPr>
              <w:t xml:space="preserve">Seite </w:t>
            </w:r>
            <w:r w:rsidRPr="00D0780B">
              <w:rPr>
                <w:b/>
                <w:bCs/>
                <w:sz w:val="16"/>
                <w:szCs w:val="16"/>
              </w:rPr>
              <w:fldChar w:fldCharType="begin"/>
            </w:r>
            <w:r w:rsidRPr="00D0780B">
              <w:rPr>
                <w:b/>
                <w:bCs/>
                <w:sz w:val="16"/>
                <w:szCs w:val="16"/>
              </w:rPr>
              <w:instrText xml:space="preserve"> PAGE </w:instrText>
            </w:r>
            <w:r w:rsidRPr="00D0780B">
              <w:rPr>
                <w:b/>
                <w:bCs/>
                <w:sz w:val="16"/>
                <w:szCs w:val="16"/>
              </w:rPr>
              <w:fldChar w:fldCharType="separate"/>
            </w:r>
            <w:r>
              <w:rPr>
                <w:b/>
                <w:bCs/>
                <w:sz w:val="16"/>
                <w:szCs w:val="16"/>
              </w:rPr>
              <w:t>1</w:t>
            </w:r>
            <w:r w:rsidRPr="00D0780B">
              <w:rPr>
                <w:b/>
                <w:bCs/>
                <w:sz w:val="16"/>
                <w:szCs w:val="16"/>
              </w:rPr>
              <w:fldChar w:fldCharType="end"/>
            </w:r>
            <w:r w:rsidRPr="00D0780B">
              <w:rPr>
                <w:sz w:val="16"/>
                <w:szCs w:val="16"/>
              </w:rPr>
              <w:t xml:space="preserve"> von </w:t>
            </w:r>
            <w:r w:rsidRPr="00D0780B">
              <w:rPr>
                <w:b/>
                <w:bCs/>
                <w:sz w:val="16"/>
                <w:szCs w:val="16"/>
              </w:rPr>
              <w:fldChar w:fldCharType="begin"/>
            </w:r>
            <w:r w:rsidRPr="00D0780B">
              <w:rPr>
                <w:b/>
                <w:bCs/>
                <w:sz w:val="16"/>
                <w:szCs w:val="16"/>
              </w:rPr>
              <w:instrText xml:space="preserve"> NUMPAGES  </w:instrText>
            </w:r>
            <w:r w:rsidRPr="00D0780B">
              <w:rPr>
                <w:b/>
                <w:bCs/>
                <w:sz w:val="16"/>
                <w:szCs w:val="16"/>
              </w:rPr>
              <w:fldChar w:fldCharType="separate"/>
            </w:r>
            <w:r>
              <w:rPr>
                <w:b/>
                <w:bCs/>
                <w:sz w:val="16"/>
                <w:szCs w:val="16"/>
              </w:rPr>
              <w:t>25</w:t>
            </w:r>
            <w:r w:rsidRPr="00D0780B">
              <w:rPr>
                <w:b/>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8AF8" w14:textId="77777777" w:rsidR="000928EA" w:rsidRPr="00AE78D7" w:rsidRDefault="000928EA" w:rsidP="000928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36872" w14:textId="77777777" w:rsidR="00B705CD" w:rsidRDefault="00B705CD">
      <w:r>
        <w:separator/>
      </w:r>
    </w:p>
  </w:footnote>
  <w:footnote w:type="continuationSeparator" w:id="0">
    <w:p w14:paraId="1775F27E" w14:textId="77777777" w:rsidR="00B705CD" w:rsidRDefault="00B705CD">
      <w:r>
        <w:continuationSeparator/>
      </w:r>
    </w:p>
    <w:p w14:paraId="22E487CB" w14:textId="77777777" w:rsidR="00B705CD" w:rsidRDefault="00B705CD"/>
  </w:footnote>
  <w:footnote w:type="continuationNotice" w:id="1">
    <w:p w14:paraId="3949DDA9" w14:textId="77777777" w:rsidR="00B705CD" w:rsidRDefault="00B705CD">
      <w:pPr>
        <w:pStyle w:val="FootnoteText"/>
      </w:pPr>
      <w:r>
        <w:fldChar w:fldCharType="begin"/>
      </w:r>
      <w:r>
        <w:instrText xml:space="preserve"> IF </w:instrText>
      </w:r>
      <w:fldSimple w:instr=" DOCPROPERTY &quot;PwC_SprachID&quot; ">
        <w:r>
          <w:instrText>1031</w:instrText>
        </w:r>
      </w:fldSimple>
      <w:r>
        <w:instrText xml:space="preserve">="1031" "(werden auf der nächsten Seite fortgesetzt)" "(continued on next page)" </w:instrText>
      </w:r>
      <w:r>
        <w:fldChar w:fldCharType="separate"/>
      </w:r>
      <w:r>
        <w:rPr>
          <w:noProof/>
        </w:rPr>
        <w:t>(werden auf der nächsten Seite fortgesetzt)</w:t>
      </w:r>
      <w:r>
        <w:fldChar w:fldCharType="end"/>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9867" w14:textId="4097075A" w:rsidR="00C909F6" w:rsidRDefault="00B705CD">
    <w:pPr>
      <w:pStyle w:val="Header"/>
    </w:pPr>
    <w:r>
      <w:rPr>
        <w:noProof/>
      </w:rPr>
      <w:pict w14:anchorId="448BC1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4" o:spid="_x0000_s1026" type="#_x0000_t136" style="position:absolute;margin-left:0;margin-top:0;width:530.75pt;height:132.65pt;rotation:315;z-index:-251658238;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5F3A5" w14:textId="698649FC" w:rsidR="00D005DA" w:rsidRPr="001437FA" w:rsidRDefault="00D005DA" w:rsidP="00143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E3C6" w14:textId="229A419C" w:rsidR="00FD55AF" w:rsidRPr="004143B9" w:rsidRDefault="00B705CD">
    <w:pPr>
      <w:pStyle w:val="Header"/>
    </w:pPr>
    <w:r>
      <w:rPr>
        <w:noProof/>
      </w:rPr>
      <w:pict w14:anchorId="412424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5093" o:spid="_x0000_s1025" type="#_x0000_t136" style="position:absolute;margin-left:0;margin-top:0;width:530.75pt;height:132.6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r w:rsidR="00654094" w:rsidRPr="004143B9">
      <w:rPr>
        <w:noProof/>
        <w:lang w:val="en-US"/>
      </w:rPr>
      <mc:AlternateContent>
        <mc:Choice Requires="wps">
          <w:drawing>
            <wp:anchor distT="0" distB="0" distL="114300" distR="114300" simplePos="0" relativeHeight="251658240" behindDoc="0" locked="0" layoutInCell="1" allowOverlap="1" wp14:anchorId="5C20E005" wp14:editId="743EFA67">
              <wp:simplePos x="0" y="0"/>
              <wp:positionH relativeFrom="page">
                <wp:posOffset>180340</wp:posOffset>
              </wp:positionH>
              <wp:positionV relativeFrom="page">
                <wp:posOffset>3611245</wp:posOffset>
              </wp:positionV>
              <wp:extent cx="180000" cy="0"/>
              <wp:effectExtent l="0" t="0" r="0" b="0"/>
              <wp:wrapNone/>
              <wp:docPr id="100" name="Gerader Verbinder 3"/>
              <wp:cNvGraphicFramePr/>
              <a:graphic xmlns:a="http://schemas.openxmlformats.org/drawingml/2006/main">
                <a:graphicData uri="http://schemas.microsoft.com/office/word/2010/wordprocessingShape">
                  <wps:wsp>
                    <wps:cNvCnPr/>
                    <wps:spPr>
                      <a:xfrm>
                        <a:off x="0" y="0"/>
                        <a:ext cx="18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E2107AE" id="Gerader Verbinder 3"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84.35pt" to="28.35pt,28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" strokecolor="black [3213]">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2C4084"/>
    <w:lvl w:ilvl="0">
      <w:start w:val="1"/>
      <w:numFmt w:val="bullet"/>
      <w:pStyle w:val="ListBullet3"/>
      <w:lvlText w:val=""/>
      <w:lvlJc w:val="left"/>
      <w:pPr>
        <w:tabs>
          <w:tab w:val="num" w:pos="1074"/>
        </w:tabs>
        <w:ind w:left="1072" w:hanging="358"/>
      </w:pPr>
      <w:rPr>
        <w:rFonts w:ascii="Symbol" w:hAnsi="Symbol" w:hint="default"/>
        <w:sz w:val="18"/>
      </w:rPr>
    </w:lvl>
  </w:abstractNum>
  <w:abstractNum w:abstractNumId="1" w15:restartNumberingAfterBreak="0">
    <w:nsid w:val="FFFFFF83"/>
    <w:multiLevelType w:val="singleLevel"/>
    <w:tmpl w:val="243200CC"/>
    <w:lvl w:ilvl="0">
      <w:start w:val="1"/>
      <w:numFmt w:val="bullet"/>
      <w:pStyle w:val="ListBullet2"/>
      <w:lvlText w:val=""/>
      <w:lvlJc w:val="left"/>
      <w:pPr>
        <w:tabs>
          <w:tab w:val="num" w:pos="717"/>
        </w:tabs>
        <w:ind w:left="714" w:hanging="357"/>
      </w:pPr>
      <w:rPr>
        <w:rFonts w:ascii="Symbol" w:hAnsi="Symbol" w:hint="default"/>
        <w:sz w:val="20"/>
      </w:rPr>
    </w:lvl>
  </w:abstractNum>
  <w:abstractNum w:abstractNumId="2" w15:restartNumberingAfterBreak="0">
    <w:nsid w:val="FFFFFF88"/>
    <w:multiLevelType w:val="singleLevel"/>
    <w:tmpl w:val="450C41C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4E0CB2A0"/>
    <w:lvl w:ilvl="0">
      <w:start w:val="1"/>
      <w:numFmt w:val="bullet"/>
      <w:pStyle w:val="ListBullet"/>
      <w:lvlText w:val=""/>
      <w:lvlJc w:val="left"/>
      <w:pPr>
        <w:ind w:left="360" w:hanging="360"/>
      </w:pPr>
      <w:rPr>
        <w:rFonts w:ascii="Symbol" w:hAnsi="Symbol" w:hint="default"/>
        <w:sz w:val="22"/>
      </w:rPr>
    </w:lvl>
  </w:abstractNum>
  <w:abstractNum w:abstractNumId="4" w15:restartNumberingAfterBreak="0">
    <w:nsid w:val="04903D11"/>
    <w:multiLevelType w:val="singleLevel"/>
    <w:tmpl w:val="796CA18C"/>
    <w:lvl w:ilvl="0">
      <w:start w:val="1"/>
      <w:numFmt w:val="decimal"/>
      <w:pStyle w:val="Nummern0"/>
      <w:lvlText w:val="%1."/>
      <w:lvlJc w:val="left"/>
      <w:pPr>
        <w:tabs>
          <w:tab w:val="num" w:pos="425"/>
        </w:tabs>
        <w:ind w:left="425" w:hanging="425"/>
      </w:pPr>
    </w:lvl>
  </w:abstractNum>
  <w:abstractNum w:abstractNumId="5" w15:restartNumberingAfterBreak="0">
    <w:nsid w:val="07D40F5C"/>
    <w:multiLevelType w:val="singleLevel"/>
    <w:tmpl w:val="11DECC0A"/>
    <w:lvl w:ilvl="0">
      <w:start w:val="1"/>
      <w:numFmt w:val="bullet"/>
      <w:pStyle w:val="Spiegel3"/>
      <w:lvlText w:val="-"/>
      <w:lvlJc w:val="left"/>
      <w:pPr>
        <w:tabs>
          <w:tab w:val="num" w:pos="360"/>
        </w:tabs>
        <w:ind w:left="360" w:hanging="360"/>
      </w:pPr>
      <w:rPr>
        <w:sz w:val="16"/>
      </w:rPr>
    </w:lvl>
  </w:abstractNum>
  <w:abstractNum w:abstractNumId="6" w15:restartNumberingAfterBreak="0">
    <w:nsid w:val="0CC81191"/>
    <w:multiLevelType w:val="hybridMultilevel"/>
    <w:tmpl w:val="201AE87E"/>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0F48717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59F2EA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4C2B4D"/>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A5E463F"/>
    <w:multiLevelType w:val="singleLevel"/>
    <w:tmpl w:val="CA5E2770"/>
    <w:lvl w:ilvl="0">
      <w:start w:val="1"/>
      <w:numFmt w:val="decimal"/>
      <w:pStyle w:val="Nummern5"/>
      <w:lvlText w:val="%1."/>
      <w:lvlJc w:val="left"/>
      <w:pPr>
        <w:tabs>
          <w:tab w:val="num" w:pos="2552"/>
        </w:tabs>
        <w:ind w:left="2552" w:hanging="426"/>
      </w:pPr>
    </w:lvl>
  </w:abstractNum>
  <w:abstractNum w:abstractNumId="11" w15:restartNumberingAfterBreak="0">
    <w:nsid w:val="1B8E44A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1C0D4EA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C884B9E"/>
    <w:multiLevelType w:val="singleLevel"/>
    <w:tmpl w:val="AB7C6670"/>
    <w:lvl w:ilvl="0">
      <w:start w:val="1"/>
      <w:numFmt w:val="decimal"/>
      <w:pStyle w:val="Nummern3"/>
      <w:lvlText w:val="%1."/>
      <w:lvlJc w:val="left"/>
      <w:pPr>
        <w:tabs>
          <w:tab w:val="num" w:pos="1701"/>
        </w:tabs>
        <w:ind w:left="1701" w:hanging="425"/>
      </w:pPr>
    </w:lvl>
  </w:abstractNum>
  <w:abstractNum w:abstractNumId="14" w15:restartNumberingAfterBreak="0">
    <w:nsid w:val="1F193A94"/>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FCC7AA5"/>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2067595E"/>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D76973"/>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8" w15:restartNumberingAfterBreak="0">
    <w:nsid w:val="230C2CEE"/>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24DF269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56D700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CE6D0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ED90684"/>
    <w:multiLevelType w:val="singleLevel"/>
    <w:tmpl w:val="1252164C"/>
    <w:lvl w:ilvl="0">
      <w:start w:val="1"/>
      <w:numFmt w:val="bullet"/>
      <w:pStyle w:val="Spiegel4"/>
      <w:lvlText w:val="-"/>
      <w:lvlJc w:val="left"/>
      <w:pPr>
        <w:tabs>
          <w:tab w:val="num" w:pos="360"/>
        </w:tabs>
        <w:ind w:left="360" w:hanging="360"/>
      </w:pPr>
      <w:rPr>
        <w:sz w:val="16"/>
      </w:rPr>
    </w:lvl>
  </w:abstractNum>
  <w:abstractNum w:abstractNumId="23" w15:restartNumberingAfterBreak="0">
    <w:nsid w:val="2FEC292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BC5D71"/>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5" w15:restartNumberingAfterBreak="0">
    <w:nsid w:val="395957DD"/>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9A40179"/>
    <w:multiLevelType w:val="singleLevel"/>
    <w:tmpl w:val="423C5062"/>
    <w:lvl w:ilvl="0">
      <w:start w:val="1"/>
      <w:numFmt w:val="bullet"/>
      <w:pStyle w:val="Spiegel1"/>
      <w:lvlText w:val="-"/>
      <w:lvlJc w:val="left"/>
      <w:pPr>
        <w:tabs>
          <w:tab w:val="num" w:pos="360"/>
        </w:tabs>
        <w:ind w:left="360" w:hanging="360"/>
      </w:pPr>
      <w:rPr>
        <w:sz w:val="16"/>
      </w:rPr>
    </w:lvl>
  </w:abstractNum>
  <w:abstractNum w:abstractNumId="27" w15:restartNumberingAfterBreak="0">
    <w:nsid w:val="39A82100"/>
    <w:multiLevelType w:val="multilevel"/>
    <w:tmpl w:val="33ACC8B2"/>
    <w:lvl w:ilvl="0">
      <w:start w:val="1"/>
      <w:numFmt w:val="decimal"/>
      <w:pStyle w:val="Heading1"/>
      <w:lvlText w:val="§ %1 "/>
      <w:lvlJc w:val="left"/>
      <w:pPr>
        <w:ind w:left="360" w:hanging="360"/>
      </w:pPr>
      <w:rPr>
        <w:rFonts w:hint="default"/>
      </w:rPr>
    </w:lvl>
    <w:lvl w:ilvl="1">
      <w:start w:val="1"/>
      <w:numFmt w:val="upperRoman"/>
      <w:pStyle w:val="Heading2"/>
      <w:lvlText w:val="%2."/>
      <w:lvlJc w:val="left"/>
      <w:pPr>
        <w:tabs>
          <w:tab w:val="num" w:pos="1145"/>
        </w:tabs>
        <w:ind w:left="851" w:hanging="426"/>
      </w:pPr>
    </w:lvl>
    <w:lvl w:ilvl="2">
      <w:start w:val="1"/>
      <w:numFmt w:val="decimal"/>
      <w:pStyle w:val="Heading3"/>
      <w:lvlText w:val="%3."/>
      <w:lvlJc w:val="left"/>
      <w:pPr>
        <w:tabs>
          <w:tab w:val="num" w:pos="1276"/>
        </w:tabs>
        <w:ind w:left="1276" w:hanging="425"/>
      </w:pPr>
    </w:lvl>
    <w:lvl w:ilvl="3">
      <w:start w:val="1"/>
      <w:numFmt w:val="lowerLetter"/>
      <w:pStyle w:val="Heading4"/>
      <w:lvlText w:val="%4)"/>
      <w:lvlJc w:val="left"/>
      <w:pPr>
        <w:tabs>
          <w:tab w:val="num" w:pos="1701"/>
        </w:tabs>
        <w:ind w:left="1701" w:hanging="425"/>
      </w:pPr>
    </w:lvl>
    <w:lvl w:ilvl="4">
      <w:start w:val="1"/>
      <w:numFmt w:val="lowerRoman"/>
      <w:pStyle w:val="Heading5"/>
      <w:lvlText w:val="%5."/>
      <w:lvlJc w:val="left"/>
      <w:pPr>
        <w:tabs>
          <w:tab w:val="num" w:pos="2421"/>
        </w:tabs>
        <w:ind w:left="2126" w:hanging="425"/>
      </w:pPr>
    </w:lvl>
    <w:lvl w:ilvl="5">
      <w:start w:val="27"/>
      <w:numFmt w:val="lowerLetter"/>
      <w:pStyle w:val="Heading6"/>
      <w:lvlText w:val="(%6)"/>
      <w:lvlJc w:val="left"/>
      <w:pPr>
        <w:tabs>
          <w:tab w:val="num" w:pos="2552"/>
        </w:tabs>
        <w:ind w:left="2552" w:hanging="426"/>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
      <w:lvlJc w:val="left"/>
      <w:pPr>
        <w:tabs>
          <w:tab w:val="num" w:pos="0"/>
        </w:tabs>
        <w:ind w:left="0" w:firstLine="0"/>
      </w:pPr>
    </w:lvl>
  </w:abstractNum>
  <w:abstractNum w:abstractNumId="28" w15:restartNumberingAfterBreak="0">
    <w:nsid w:val="3A3D709A"/>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15:restartNumberingAfterBreak="0">
    <w:nsid w:val="3E7A0EB3"/>
    <w:multiLevelType w:val="hybridMultilevel"/>
    <w:tmpl w:val="6D643798"/>
    <w:lvl w:ilvl="0" w:tplc="FFFFFFF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ED7064C"/>
    <w:multiLevelType w:val="singleLevel"/>
    <w:tmpl w:val="72BAAC5E"/>
    <w:lvl w:ilvl="0">
      <w:start w:val="1"/>
      <w:numFmt w:val="bullet"/>
      <w:pStyle w:val="Spiegel0"/>
      <w:lvlText w:val="-"/>
      <w:lvlJc w:val="left"/>
      <w:pPr>
        <w:tabs>
          <w:tab w:val="num" w:pos="360"/>
        </w:tabs>
        <w:ind w:left="360" w:hanging="360"/>
      </w:pPr>
      <w:rPr>
        <w:sz w:val="16"/>
      </w:rPr>
    </w:lvl>
  </w:abstractNum>
  <w:abstractNum w:abstractNumId="31" w15:restartNumberingAfterBreak="0">
    <w:nsid w:val="455510B7"/>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47815E62"/>
    <w:multiLevelType w:val="hybridMultilevel"/>
    <w:tmpl w:val="201AE87E"/>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4B9C6847"/>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D700AD1"/>
    <w:multiLevelType w:val="singleLevel"/>
    <w:tmpl w:val="11F2DA20"/>
    <w:lvl w:ilvl="0">
      <w:start w:val="1"/>
      <w:numFmt w:val="decimal"/>
      <w:pStyle w:val="Nummern1"/>
      <w:lvlText w:val="%1."/>
      <w:lvlJc w:val="left"/>
      <w:pPr>
        <w:tabs>
          <w:tab w:val="num" w:pos="851"/>
        </w:tabs>
        <w:ind w:left="851" w:hanging="426"/>
      </w:pPr>
    </w:lvl>
  </w:abstractNum>
  <w:abstractNum w:abstractNumId="35" w15:restartNumberingAfterBreak="0">
    <w:nsid w:val="4FA70760"/>
    <w:multiLevelType w:val="singleLevel"/>
    <w:tmpl w:val="30DE103C"/>
    <w:lvl w:ilvl="0">
      <w:start w:val="1"/>
      <w:numFmt w:val="bullet"/>
      <w:pStyle w:val="Spiegel2"/>
      <w:lvlText w:val="-"/>
      <w:lvlJc w:val="left"/>
      <w:pPr>
        <w:tabs>
          <w:tab w:val="num" w:pos="360"/>
        </w:tabs>
        <w:ind w:left="360" w:hanging="360"/>
      </w:pPr>
      <w:rPr>
        <w:sz w:val="16"/>
      </w:rPr>
    </w:lvl>
  </w:abstractNum>
  <w:abstractNum w:abstractNumId="36" w15:restartNumberingAfterBreak="0">
    <w:nsid w:val="511A23F1"/>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64553C8"/>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7B4504D"/>
    <w:multiLevelType w:val="singleLevel"/>
    <w:tmpl w:val="AAA289DE"/>
    <w:lvl w:ilvl="0">
      <w:start w:val="1"/>
      <w:numFmt w:val="decimal"/>
      <w:pStyle w:val="Nummern2"/>
      <w:lvlText w:val="%1."/>
      <w:lvlJc w:val="left"/>
      <w:pPr>
        <w:tabs>
          <w:tab w:val="num" w:pos="1276"/>
        </w:tabs>
        <w:ind w:left="1276" w:hanging="425"/>
      </w:pPr>
    </w:lvl>
  </w:abstractNum>
  <w:abstractNum w:abstractNumId="39" w15:restartNumberingAfterBreak="0">
    <w:nsid w:val="57D2504B"/>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A9A065D"/>
    <w:multiLevelType w:val="hybridMultilevel"/>
    <w:tmpl w:val="809C45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4DF004B"/>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64F13165"/>
    <w:multiLevelType w:val="hybridMultilevel"/>
    <w:tmpl w:val="809C4596"/>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66063AC2"/>
    <w:multiLevelType w:val="singleLevel"/>
    <w:tmpl w:val="9794AA46"/>
    <w:lvl w:ilvl="0">
      <w:start w:val="1"/>
      <w:numFmt w:val="decimal"/>
      <w:pStyle w:val="TextmTz"/>
      <w:lvlText w:val="%1."/>
      <w:lvlJc w:val="left"/>
      <w:pPr>
        <w:tabs>
          <w:tab w:val="num" w:pos="454"/>
        </w:tabs>
        <w:ind w:left="454" w:hanging="454"/>
      </w:pPr>
    </w:lvl>
  </w:abstractNum>
  <w:abstractNum w:abstractNumId="44" w15:restartNumberingAfterBreak="0">
    <w:nsid w:val="665D5510"/>
    <w:multiLevelType w:val="hybridMultilevel"/>
    <w:tmpl w:val="08A284F0"/>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45" w15:restartNumberingAfterBreak="0">
    <w:nsid w:val="66F51EEE"/>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D192A51"/>
    <w:multiLevelType w:val="hybridMultilevel"/>
    <w:tmpl w:val="65B40D6A"/>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7" w15:restartNumberingAfterBreak="0">
    <w:nsid w:val="6ECD6B1F"/>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01B19B7"/>
    <w:multiLevelType w:val="singleLevel"/>
    <w:tmpl w:val="56EE5EA8"/>
    <w:lvl w:ilvl="0">
      <w:start w:val="1"/>
      <w:numFmt w:val="decimal"/>
      <w:pStyle w:val="Nummern4"/>
      <w:lvlText w:val="%1."/>
      <w:lvlJc w:val="left"/>
      <w:pPr>
        <w:tabs>
          <w:tab w:val="num" w:pos="2126"/>
        </w:tabs>
        <w:ind w:left="2126" w:hanging="425"/>
      </w:pPr>
    </w:lvl>
  </w:abstractNum>
  <w:abstractNum w:abstractNumId="49" w15:restartNumberingAfterBreak="0">
    <w:nsid w:val="73206E67"/>
    <w:multiLevelType w:val="hybridMultilevel"/>
    <w:tmpl w:val="201AE87E"/>
    <w:lvl w:ilvl="0" w:tplc="FFFFFFFF">
      <w:start w:val="1"/>
      <w:numFmt w:val="decimal"/>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0" w15:restartNumberingAfterBreak="0">
    <w:nsid w:val="759B0AC1"/>
    <w:multiLevelType w:val="multilevel"/>
    <w:tmpl w:val="809C4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1" w15:restartNumberingAfterBreak="0">
    <w:nsid w:val="7D6C5FB3"/>
    <w:multiLevelType w:val="hybridMultilevel"/>
    <w:tmpl w:val="809C45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E7220DB"/>
    <w:multiLevelType w:val="singleLevel"/>
    <w:tmpl w:val="B6D0CEE0"/>
    <w:lvl w:ilvl="0">
      <w:start w:val="1"/>
      <w:numFmt w:val="bullet"/>
      <w:pStyle w:val="Spiegel5"/>
      <w:lvlText w:val="-"/>
      <w:lvlJc w:val="left"/>
      <w:pPr>
        <w:tabs>
          <w:tab w:val="num" w:pos="2552"/>
        </w:tabs>
        <w:ind w:left="2552" w:hanging="426"/>
      </w:pPr>
      <w:rPr>
        <w:sz w:val="16"/>
      </w:rPr>
    </w:lvl>
  </w:abstractNum>
  <w:num w:numId="1" w16cid:durableId="1870072534">
    <w:abstractNumId w:val="3"/>
  </w:num>
  <w:num w:numId="2" w16cid:durableId="476649334">
    <w:abstractNumId w:val="1"/>
  </w:num>
  <w:num w:numId="3" w16cid:durableId="138499798">
    <w:abstractNumId w:val="0"/>
  </w:num>
  <w:num w:numId="4" w16cid:durableId="1257666256">
    <w:abstractNumId w:val="4"/>
  </w:num>
  <w:num w:numId="5" w16cid:durableId="1056974578">
    <w:abstractNumId w:val="34"/>
  </w:num>
  <w:num w:numId="6" w16cid:durableId="1214730800">
    <w:abstractNumId w:val="38"/>
  </w:num>
  <w:num w:numId="7" w16cid:durableId="1451389674">
    <w:abstractNumId w:val="13"/>
  </w:num>
  <w:num w:numId="8" w16cid:durableId="580330908">
    <w:abstractNumId w:val="48"/>
  </w:num>
  <w:num w:numId="9" w16cid:durableId="131674715">
    <w:abstractNumId w:val="10"/>
  </w:num>
  <w:num w:numId="10" w16cid:durableId="1256792423">
    <w:abstractNumId w:val="30"/>
  </w:num>
  <w:num w:numId="11" w16cid:durableId="795026573">
    <w:abstractNumId w:val="26"/>
  </w:num>
  <w:num w:numId="12" w16cid:durableId="547182328">
    <w:abstractNumId w:val="35"/>
  </w:num>
  <w:num w:numId="13" w16cid:durableId="1414157630">
    <w:abstractNumId w:val="5"/>
  </w:num>
  <w:num w:numId="14" w16cid:durableId="160432773">
    <w:abstractNumId w:val="22"/>
  </w:num>
  <w:num w:numId="15" w16cid:durableId="820073360">
    <w:abstractNumId w:val="52"/>
  </w:num>
  <w:num w:numId="16" w16cid:durableId="1283078778">
    <w:abstractNumId w:val="43"/>
  </w:num>
  <w:num w:numId="17" w16cid:durableId="998340970">
    <w:abstractNumId w:val="27"/>
  </w:num>
  <w:num w:numId="18" w16cid:durableId="1587035458">
    <w:abstractNumId w:val="2"/>
  </w:num>
  <w:num w:numId="19" w16cid:durableId="704788501">
    <w:abstractNumId w:val="42"/>
  </w:num>
  <w:num w:numId="20" w16cid:durableId="986321398">
    <w:abstractNumId w:val="16"/>
  </w:num>
  <w:num w:numId="21" w16cid:durableId="1447962552">
    <w:abstractNumId w:val="40"/>
  </w:num>
  <w:num w:numId="22" w16cid:durableId="709190999">
    <w:abstractNumId w:val="29"/>
  </w:num>
  <w:num w:numId="23" w16cid:durableId="1325427452">
    <w:abstractNumId w:val="8"/>
  </w:num>
  <w:num w:numId="24" w16cid:durableId="1605647623">
    <w:abstractNumId w:val="18"/>
  </w:num>
  <w:num w:numId="25" w16cid:durableId="216094061">
    <w:abstractNumId w:val="6"/>
  </w:num>
  <w:num w:numId="26" w16cid:durableId="1223365558">
    <w:abstractNumId w:val="50"/>
  </w:num>
  <w:num w:numId="27" w16cid:durableId="409431817">
    <w:abstractNumId w:val="32"/>
  </w:num>
  <w:num w:numId="28" w16cid:durableId="1955399598">
    <w:abstractNumId w:val="14"/>
  </w:num>
  <w:num w:numId="29" w16cid:durableId="768352220">
    <w:abstractNumId w:val="17"/>
  </w:num>
  <w:num w:numId="30" w16cid:durableId="1390494214">
    <w:abstractNumId w:val="9"/>
  </w:num>
  <w:num w:numId="31" w16cid:durableId="1400904291">
    <w:abstractNumId w:val="7"/>
  </w:num>
  <w:num w:numId="32" w16cid:durableId="2078891446">
    <w:abstractNumId w:val="41"/>
  </w:num>
  <w:num w:numId="33" w16cid:durableId="516044727">
    <w:abstractNumId w:val="36"/>
  </w:num>
  <w:num w:numId="34" w16cid:durableId="721637566">
    <w:abstractNumId w:val="33"/>
  </w:num>
  <w:num w:numId="35" w16cid:durableId="1930968642">
    <w:abstractNumId w:val="24"/>
  </w:num>
  <w:num w:numId="36" w16cid:durableId="35663087">
    <w:abstractNumId w:val="23"/>
  </w:num>
  <w:num w:numId="37" w16cid:durableId="1311522697">
    <w:abstractNumId w:val="12"/>
  </w:num>
  <w:num w:numId="38" w16cid:durableId="410853352">
    <w:abstractNumId w:val="11"/>
  </w:num>
  <w:num w:numId="39" w16cid:durableId="393821242">
    <w:abstractNumId w:val="51"/>
  </w:num>
  <w:num w:numId="40" w16cid:durableId="750010519">
    <w:abstractNumId w:val="49"/>
  </w:num>
  <w:num w:numId="41" w16cid:durableId="1616981090">
    <w:abstractNumId w:val="44"/>
  </w:num>
  <w:num w:numId="42" w16cid:durableId="50664501">
    <w:abstractNumId w:val="20"/>
  </w:num>
  <w:num w:numId="43" w16cid:durableId="145896654">
    <w:abstractNumId w:val="19"/>
  </w:num>
  <w:num w:numId="44" w16cid:durableId="450829795">
    <w:abstractNumId w:val="39"/>
  </w:num>
  <w:num w:numId="45" w16cid:durableId="1520311278">
    <w:abstractNumId w:val="45"/>
  </w:num>
  <w:num w:numId="46" w16cid:durableId="1958874253">
    <w:abstractNumId w:val="37"/>
  </w:num>
  <w:num w:numId="47" w16cid:durableId="1743598875">
    <w:abstractNumId w:val="15"/>
  </w:num>
  <w:num w:numId="48" w16cid:durableId="266158602">
    <w:abstractNumId w:val="28"/>
  </w:num>
  <w:num w:numId="49" w16cid:durableId="2106340411">
    <w:abstractNumId w:val="31"/>
  </w:num>
  <w:num w:numId="50" w16cid:durableId="1185748401">
    <w:abstractNumId w:val="46"/>
  </w:num>
  <w:num w:numId="51" w16cid:durableId="1382436460">
    <w:abstractNumId w:val="21"/>
  </w:num>
  <w:num w:numId="52" w16cid:durableId="317271059">
    <w:abstractNumId w:val="25"/>
  </w:num>
  <w:num w:numId="53" w16cid:durableId="1078753022">
    <w:abstractNumId w:val="47"/>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7F4YAQEkOXFQzh9FyvmIA1bH12V/gfFkzgXkgDKs81t80lq16L8ERGitjVlMBpTd/EeIvbzlJoG/Z9Bjn1rhsA==" w:salt="wgq5Wl7g2uCp7F/dXj1fJw=="/>
  <w:defaultTabStop w:val="425"/>
  <w:autoHyphenation/>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9F6"/>
    <w:rsid w:val="00000357"/>
    <w:rsid w:val="0000213D"/>
    <w:rsid w:val="0000274E"/>
    <w:rsid w:val="0000485A"/>
    <w:rsid w:val="000064C0"/>
    <w:rsid w:val="000065BD"/>
    <w:rsid w:val="000079A2"/>
    <w:rsid w:val="00007A70"/>
    <w:rsid w:val="000100B7"/>
    <w:rsid w:val="000100FF"/>
    <w:rsid w:val="0001074E"/>
    <w:rsid w:val="00010939"/>
    <w:rsid w:val="00010D4D"/>
    <w:rsid w:val="000114AB"/>
    <w:rsid w:val="00012421"/>
    <w:rsid w:val="00012BD7"/>
    <w:rsid w:val="000130D6"/>
    <w:rsid w:val="000162AA"/>
    <w:rsid w:val="00016630"/>
    <w:rsid w:val="000169F8"/>
    <w:rsid w:val="000173A8"/>
    <w:rsid w:val="00017729"/>
    <w:rsid w:val="00017E3E"/>
    <w:rsid w:val="00020417"/>
    <w:rsid w:val="00020D2E"/>
    <w:rsid w:val="0002101A"/>
    <w:rsid w:val="0002125A"/>
    <w:rsid w:val="00021A62"/>
    <w:rsid w:val="00023D6C"/>
    <w:rsid w:val="00024FC2"/>
    <w:rsid w:val="00025362"/>
    <w:rsid w:val="000253F1"/>
    <w:rsid w:val="00026452"/>
    <w:rsid w:val="00027649"/>
    <w:rsid w:val="00031A4D"/>
    <w:rsid w:val="00032458"/>
    <w:rsid w:val="00032E8A"/>
    <w:rsid w:val="00034A40"/>
    <w:rsid w:val="00034C89"/>
    <w:rsid w:val="00037CC1"/>
    <w:rsid w:val="000402D8"/>
    <w:rsid w:val="00040F6C"/>
    <w:rsid w:val="0004111C"/>
    <w:rsid w:val="00041316"/>
    <w:rsid w:val="000415F7"/>
    <w:rsid w:val="00041827"/>
    <w:rsid w:val="00041890"/>
    <w:rsid w:val="00041AFD"/>
    <w:rsid w:val="00044925"/>
    <w:rsid w:val="00045034"/>
    <w:rsid w:val="000453D7"/>
    <w:rsid w:val="00045CF7"/>
    <w:rsid w:val="000468C8"/>
    <w:rsid w:val="000473B6"/>
    <w:rsid w:val="000478D2"/>
    <w:rsid w:val="00050D53"/>
    <w:rsid w:val="00051344"/>
    <w:rsid w:val="00051796"/>
    <w:rsid w:val="000521B0"/>
    <w:rsid w:val="0005295B"/>
    <w:rsid w:val="00052A14"/>
    <w:rsid w:val="00053486"/>
    <w:rsid w:val="00054055"/>
    <w:rsid w:val="00054239"/>
    <w:rsid w:val="000542CD"/>
    <w:rsid w:val="00055598"/>
    <w:rsid w:val="000633B3"/>
    <w:rsid w:val="000638BD"/>
    <w:rsid w:val="0006485C"/>
    <w:rsid w:val="0006526F"/>
    <w:rsid w:val="00066709"/>
    <w:rsid w:val="00066BE8"/>
    <w:rsid w:val="00067E29"/>
    <w:rsid w:val="000716E8"/>
    <w:rsid w:val="00072730"/>
    <w:rsid w:val="000736D0"/>
    <w:rsid w:val="00074660"/>
    <w:rsid w:val="000759C1"/>
    <w:rsid w:val="00076567"/>
    <w:rsid w:val="00076A72"/>
    <w:rsid w:val="00077096"/>
    <w:rsid w:val="00080376"/>
    <w:rsid w:val="00080453"/>
    <w:rsid w:val="00083B67"/>
    <w:rsid w:val="00084BF3"/>
    <w:rsid w:val="000854F2"/>
    <w:rsid w:val="000857C9"/>
    <w:rsid w:val="00086B8D"/>
    <w:rsid w:val="00086B8F"/>
    <w:rsid w:val="000876C6"/>
    <w:rsid w:val="0009081F"/>
    <w:rsid w:val="000928EA"/>
    <w:rsid w:val="00093271"/>
    <w:rsid w:val="000937B4"/>
    <w:rsid w:val="000954D5"/>
    <w:rsid w:val="000955B6"/>
    <w:rsid w:val="00095EC9"/>
    <w:rsid w:val="0009636A"/>
    <w:rsid w:val="00096AA4"/>
    <w:rsid w:val="00097259"/>
    <w:rsid w:val="000975A3"/>
    <w:rsid w:val="000A1908"/>
    <w:rsid w:val="000A1D9D"/>
    <w:rsid w:val="000A34CD"/>
    <w:rsid w:val="000A5F1A"/>
    <w:rsid w:val="000A6636"/>
    <w:rsid w:val="000A7CCA"/>
    <w:rsid w:val="000B2D3F"/>
    <w:rsid w:val="000B3357"/>
    <w:rsid w:val="000B4F9C"/>
    <w:rsid w:val="000B5F0D"/>
    <w:rsid w:val="000B5F29"/>
    <w:rsid w:val="000B5F8F"/>
    <w:rsid w:val="000B6217"/>
    <w:rsid w:val="000B62E0"/>
    <w:rsid w:val="000B6EAC"/>
    <w:rsid w:val="000B7792"/>
    <w:rsid w:val="000B7A57"/>
    <w:rsid w:val="000C0380"/>
    <w:rsid w:val="000C0B45"/>
    <w:rsid w:val="000C217F"/>
    <w:rsid w:val="000C2427"/>
    <w:rsid w:val="000C30C3"/>
    <w:rsid w:val="000C37E4"/>
    <w:rsid w:val="000C42A7"/>
    <w:rsid w:val="000C42CA"/>
    <w:rsid w:val="000C505D"/>
    <w:rsid w:val="000C6825"/>
    <w:rsid w:val="000C6C15"/>
    <w:rsid w:val="000C6F9F"/>
    <w:rsid w:val="000C7301"/>
    <w:rsid w:val="000D0472"/>
    <w:rsid w:val="000D079C"/>
    <w:rsid w:val="000D1652"/>
    <w:rsid w:val="000D1778"/>
    <w:rsid w:val="000D1FD6"/>
    <w:rsid w:val="000D2491"/>
    <w:rsid w:val="000D4E16"/>
    <w:rsid w:val="000D5AA4"/>
    <w:rsid w:val="000D6EB5"/>
    <w:rsid w:val="000D7762"/>
    <w:rsid w:val="000E10FD"/>
    <w:rsid w:val="000E3B30"/>
    <w:rsid w:val="000E56F0"/>
    <w:rsid w:val="000E59B3"/>
    <w:rsid w:val="000E6294"/>
    <w:rsid w:val="000E76FB"/>
    <w:rsid w:val="000F1270"/>
    <w:rsid w:val="000F1560"/>
    <w:rsid w:val="000F23A6"/>
    <w:rsid w:val="000F2F3C"/>
    <w:rsid w:val="000F3A7C"/>
    <w:rsid w:val="000F3F45"/>
    <w:rsid w:val="000F5051"/>
    <w:rsid w:val="000F5B53"/>
    <w:rsid w:val="000F5D41"/>
    <w:rsid w:val="000F6D48"/>
    <w:rsid w:val="000F70E0"/>
    <w:rsid w:val="000F7AE0"/>
    <w:rsid w:val="000F7ECB"/>
    <w:rsid w:val="0010081F"/>
    <w:rsid w:val="0010278F"/>
    <w:rsid w:val="001031E1"/>
    <w:rsid w:val="00103453"/>
    <w:rsid w:val="00103536"/>
    <w:rsid w:val="001035AD"/>
    <w:rsid w:val="00104A95"/>
    <w:rsid w:val="00105044"/>
    <w:rsid w:val="00106AF4"/>
    <w:rsid w:val="001079DD"/>
    <w:rsid w:val="00110048"/>
    <w:rsid w:val="00110439"/>
    <w:rsid w:val="00110EAF"/>
    <w:rsid w:val="00111ADD"/>
    <w:rsid w:val="00111EC2"/>
    <w:rsid w:val="00112A12"/>
    <w:rsid w:val="00112B8D"/>
    <w:rsid w:val="00113299"/>
    <w:rsid w:val="0011380A"/>
    <w:rsid w:val="00115CD2"/>
    <w:rsid w:val="001164F8"/>
    <w:rsid w:val="00116E1C"/>
    <w:rsid w:val="001179D0"/>
    <w:rsid w:val="00121634"/>
    <w:rsid w:val="001229D1"/>
    <w:rsid w:val="0012324E"/>
    <w:rsid w:val="00123674"/>
    <w:rsid w:val="00123A85"/>
    <w:rsid w:val="00124F74"/>
    <w:rsid w:val="00125E83"/>
    <w:rsid w:val="00126411"/>
    <w:rsid w:val="001316AC"/>
    <w:rsid w:val="001325B7"/>
    <w:rsid w:val="00133DE7"/>
    <w:rsid w:val="00133F40"/>
    <w:rsid w:val="00134955"/>
    <w:rsid w:val="00135E9B"/>
    <w:rsid w:val="00136651"/>
    <w:rsid w:val="0014010D"/>
    <w:rsid w:val="00140343"/>
    <w:rsid w:val="00142935"/>
    <w:rsid w:val="00142C2F"/>
    <w:rsid w:val="001430A0"/>
    <w:rsid w:val="001437D4"/>
    <w:rsid w:val="001437FA"/>
    <w:rsid w:val="00143FF8"/>
    <w:rsid w:val="00144674"/>
    <w:rsid w:val="00146E6F"/>
    <w:rsid w:val="00147884"/>
    <w:rsid w:val="001503F6"/>
    <w:rsid w:val="001519B0"/>
    <w:rsid w:val="00152AC2"/>
    <w:rsid w:val="0015432D"/>
    <w:rsid w:val="0015672B"/>
    <w:rsid w:val="00156F5E"/>
    <w:rsid w:val="001603D3"/>
    <w:rsid w:val="00161E80"/>
    <w:rsid w:val="00164718"/>
    <w:rsid w:val="00164814"/>
    <w:rsid w:val="001649B2"/>
    <w:rsid w:val="00165F41"/>
    <w:rsid w:val="00166439"/>
    <w:rsid w:val="00166C06"/>
    <w:rsid w:val="00166CBD"/>
    <w:rsid w:val="00170155"/>
    <w:rsid w:val="001709F3"/>
    <w:rsid w:val="001713ED"/>
    <w:rsid w:val="00171ACE"/>
    <w:rsid w:val="00171DF1"/>
    <w:rsid w:val="00171EC2"/>
    <w:rsid w:val="00172A68"/>
    <w:rsid w:val="00172C17"/>
    <w:rsid w:val="0017349D"/>
    <w:rsid w:val="0017434D"/>
    <w:rsid w:val="001743AB"/>
    <w:rsid w:val="001748FC"/>
    <w:rsid w:val="0017532C"/>
    <w:rsid w:val="00175D38"/>
    <w:rsid w:val="001763B9"/>
    <w:rsid w:val="00176432"/>
    <w:rsid w:val="00181614"/>
    <w:rsid w:val="00182A65"/>
    <w:rsid w:val="00182D00"/>
    <w:rsid w:val="00183162"/>
    <w:rsid w:val="001842EC"/>
    <w:rsid w:val="00184EE9"/>
    <w:rsid w:val="00185479"/>
    <w:rsid w:val="00186680"/>
    <w:rsid w:val="00187D06"/>
    <w:rsid w:val="00187F4F"/>
    <w:rsid w:val="00187F89"/>
    <w:rsid w:val="0019133F"/>
    <w:rsid w:val="0019323F"/>
    <w:rsid w:val="00195B0E"/>
    <w:rsid w:val="0019773E"/>
    <w:rsid w:val="00197DE3"/>
    <w:rsid w:val="001A154D"/>
    <w:rsid w:val="001A1DA6"/>
    <w:rsid w:val="001A2B16"/>
    <w:rsid w:val="001A339E"/>
    <w:rsid w:val="001A3E59"/>
    <w:rsid w:val="001A412E"/>
    <w:rsid w:val="001A4C04"/>
    <w:rsid w:val="001A5327"/>
    <w:rsid w:val="001A55EF"/>
    <w:rsid w:val="001A678B"/>
    <w:rsid w:val="001A6B97"/>
    <w:rsid w:val="001A7D66"/>
    <w:rsid w:val="001B10E6"/>
    <w:rsid w:val="001B2C3C"/>
    <w:rsid w:val="001B58FB"/>
    <w:rsid w:val="001B5938"/>
    <w:rsid w:val="001B5D34"/>
    <w:rsid w:val="001B60EC"/>
    <w:rsid w:val="001B71CA"/>
    <w:rsid w:val="001B799F"/>
    <w:rsid w:val="001B7B21"/>
    <w:rsid w:val="001C0740"/>
    <w:rsid w:val="001C1EE1"/>
    <w:rsid w:val="001C7E53"/>
    <w:rsid w:val="001D0A07"/>
    <w:rsid w:val="001D1BA0"/>
    <w:rsid w:val="001D2780"/>
    <w:rsid w:val="001D2A56"/>
    <w:rsid w:val="001D358A"/>
    <w:rsid w:val="001D50A1"/>
    <w:rsid w:val="001D6623"/>
    <w:rsid w:val="001E29C0"/>
    <w:rsid w:val="001E31F0"/>
    <w:rsid w:val="001E3287"/>
    <w:rsid w:val="001E32AF"/>
    <w:rsid w:val="001E3BB1"/>
    <w:rsid w:val="001E40DC"/>
    <w:rsid w:val="001E482E"/>
    <w:rsid w:val="001E5809"/>
    <w:rsid w:val="001E5F69"/>
    <w:rsid w:val="001E6688"/>
    <w:rsid w:val="001E67D9"/>
    <w:rsid w:val="001E74C6"/>
    <w:rsid w:val="001E7A44"/>
    <w:rsid w:val="001F05C4"/>
    <w:rsid w:val="001F2077"/>
    <w:rsid w:val="001F39D7"/>
    <w:rsid w:val="001F4E85"/>
    <w:rsid w:val="001F7624"/>
    <w:rsid w:val="001F7700"/>
    <w:rsid w:val="001F7FEC"/>
    <w:rsid w:val="00200005"/>
    <w:rsid w:val="002000F8"/>
    <w:rsid w:val="00201D49"/>
    <w:rsid w:val="00201E79"/>
    <w:rsid w:val="00202340"/>
    <w:rsid w:val="00202B29"/>
    <w:rsid w:val="0020334B"/>
    <w:rsid w:val="00203A49"/>
    <w:rsid w:val="0020456A"/>
    <w:rsid w:val="00205546"/>
    <w:rsid w:val="00205DBD"/>
    <w:rsid w:val="00206893"/>
    <w:rsid w:val="00206B6C"/>
    <w:rsid w:val="00206F62"/>
    <w:rsid w:val="00207AEE"/>
    <w:rsid w:val="00207F12"/>
    <w:rsid w:val="00210004"/>
    <w:rsid w:val="002139E5"/>
    <w:rsid w:val="00214DD2"/>
    <w:rsid w:val="00215D46"/>
    <w:rsid w:val="002172BC"/>
    <w:rsid w:val="00217A8C"/>
    <w:rsid w:val="00217BA5"/>
    <w:rsid w:val="00217C7D"/>
    <w:rsid w:val="00217DAA"/>
    <w:rsid w:val="00220183"/>
    <w:rsid w:val="00220934"/>
    <w:rsid w:val="00221649"/>
    <w:rsid w:val="002223BF"/>
    <w:rsid w:val="0022242F"/>
    <w:rsid w:val="002229E3"/>
    <w:rsid w:val="00222B66"/>
    <w:rsid w:val="00222C4E"/>
    <w:rsid w:val="00222E76"/>
    <w:rsid w:val="002236D2"/>
    <w:rsid w:val="002236D7"/>
    <w:rsid w:val="002237FD"/>
    <w:rsid w:val="00224898"/>
    <w:rsid w:val="00225427"/>
    <w:rsid w:val="00226547"/>
    <w:rsid w:val="00226792"/>
    <w:rsid w:val="00226851"/>
    <w:rsid w:val="00230361"/>
    <w:rsid w:val="00230800"/>
    <w:rsid w:val="00230EE0"/>
    <w:rsid w:val="00231776"/>
    <w:rsid w:val="002317A4"/>
    <w:rsid w:val="002321D8"/>
    <w:rsid w:val="00232D9A"/>
    <w:rsid w:val="00232EA8"/>
    <w:rsid w:val="002363DA"/>
    <w:rsid w:val="002363E9"/>
    <w:rsid w:val="00236F6A"/>
    <w:rsid w:val="00237606"/>
    <w:rsid w:val="0023789D"/>
    <w:rsid w:val="002406F5"/>
    <w:rsid w:val="00241E39"/>
    <w:rsid w:val="00241EF1"/>
    <w:rsid w:val="002429BD"/>
    <w:rsid w:val="00242F78"/>
    <w:rsid w:val="002448DB"/>
    <w:rsid w:val="002466F4"/>
    <w:rsid w:val="00250F7E"/>
    <w:rsid w:val="00251ACF"/>
    <w:rsid w:val="00251D13"/>
    <w:rsid w:val="00252C48"/>
    <w:rsid w:val="002541E0"/>
    <w:rsid w:val="0025641F"/>
    <w:rsid w:val="002566A1"/>
    <w:rsid w:val="00256B7C"/>
    <w:rsid w:val="00257619"/>
    <w:rsid w:val="00257DA6"/>
    <w:rsid w:val="00262311"/>
    <w:rsid w:val="0026279E"/>
    <w:rsid w:val="002630B8"/>
    <w:rsid w:val="002636EB"/>
    <w:rsid w:val="0026474F"/>
    <w:rsid w:val="002648BB"/>
    <w:rsid w:val="00264BDD"/>
    <w:rsid w:val="00265727"/>
    <w:rsid w:val="00270B89"/>
    <w:rsid w:val="00272551"/>
    <w:rsid w:val="00273312"/>
    <w:rsid w:val="002745FA"/>
    <w:rsid w:val="00274A02"/>
    <w:rsid w:val="0027544D"/>
    <w:rsid w:val="00275525"/>
    <w:rsid w:val="00275C18"/>
    <w:rsid w:val="00275C57"/>
    <w:rsid w:val="00275E0E"/>
    <w:rsid w:val="002771FD"/>
    <w:rsid w:val="00280461"/>
    <w:rsid w:val="002804A4"/>
    <w:rsid w:val="002804E4"/>
    <w:rsid w:val="00282569"/>
    <w:rsid w:val="002846D0"/>
    <w:rsid w:val="00285100"/>
    <w:rsid w:val="00285513"/>
    <w:rsid w:val="00285D3F"/>
    <w:rsid w:val="00286057"/>
    <w:rsid w:val="002864FD"/>
    <w:rsid w:val="0028772A"/>
    <w:rsid w:val="002879B3"/>
    <w:rsid w:val="00287A2F"/>
    <w:rsid w:val="0029202A"/>
    <w:rsid w:val="002925E7"/>
    <w:rsid w:val="00292C7D"/>
    <w:rsid w:val="002931D5"/>
    <w:rsid w:val="00293521"/>
    <w:rsid w:val="002938BF"/>
    <w:rsid w:val="0029496C"/>
    <w:rsid w:val="002955B1"/>
    <w:rsid w:val="00297604"/>
    <w:rsid w:val="002A105F"/>
    <w:rsid w:val="002A1577"/>
    <w:rsid w:val="002A16D8"/>
    <w:rsid w:val="002A1B03"/>
    <w:rsid w:val="002A2C51"/>
    <w:rsid w:val="002A3002"/>
    <w:rsid w:val="002A30A4"/>
    <w:rsid w:val="002A4004"/>
    <w:rsid w:val="002A4EA7"/>
    <w:rsid w:val="002A55A8"/>
    <w:rsid w:val="002A6191"/>
    <w:rsid w:val="002A6254"/>
    <w:rsid w:val="002A6940"/>
    <w:rsid w:val="002A6E11"/>
    <w:rsid w:val="002A72A0"/>
    <w:rsid w:val="002A73FA"/>
    <w:rsid w:val="002A7819"/>
    <w:rsid w:val="002B2312"/>
    <w:rsid w:val="002B292E"/>
    <w:rsid w:val="002B5961"/>
    <w:rsid w:val="002B59FE"/>
    <w:rsid w:val="002B6EB1"/>
    <w:rsid w:val="002B7E5F"/>
    <w:rsid w:val="002C0AD6"/>
    <w:rsid w:val="002C1693"/>
    <w:rsid w:val="002C1948"/>
    <w:rsid w:val="002C1C78"/>
    <w:rsid w:val="002C1FB2"/>
    <w:rsid w:val="002C2442"/>
    <w:rsid w:val="002C2447"/>
    <w:rsid w:val="002C2DAD"/>
    <w:rsid w:val="002C3244"/>
    <w:rsid w:val="002C3524"/>
    <w:rsid w:val="002C4056"/>
    <w:rsid w:val="002C430F"/>
    <w:rsid w:val="002C4E17"/>
    <w:rsid w:val="002C6885"/>
    <w:rsid w:val="002C72C5"/>
    <w:rsid w:val="002D1530"/>
    <w:rsid w:val="002D21AE"/>
    <w:rsid w:val="002D2BBF"/>
    <w:rsid w:val="002D4BA8"/>
    <w:rsid w:val="002D5140"/>
    <w:rsid w:val="002D61BB"/>
    <w:rsid w:val="002D64DE"/>
    <w:rsid w:val="002D7884"/>
    <w:rsid w:val="002E01BC"/>
    <w:rsid w:val="002E04C0"/>
    <w:rsid w:val="002E1820"/>
    <w:rsid w:val="002E26E0"/>
    <w:rsid w:val="002E3357"/>
    <w:rsid w:val="002E5664"/>
    <w:rsid w:val="002E5980"/>
    <w:rsid w:val="002E6306"/>
    <w:rsid w:val="002F018C"/>
    <w:rsid w:val="002F0429"/>
    <w:rsid w:val="002F1DDF"/>
    <w:rsid w:val="002F1EF6"/>
    <w:rsid w:val="002F20C5"/>
    <w:rsid w:val="002F3677"/>
    <w:rsid w:val="002F4D58"/>
    <w:rsid w:val="002F6682"/>
    <w:rsid w:val="002F71CC"/>
    <w:rsid w:val="00301900"/>
    <w:rsid w:val="00301BD3"/>
    <w:rsid w:val="00301C19"/>
    <w:rsid w:val="00301FEA"/>
    <w:rsid w:val="00302E13"/>
    <w:rsid w:val="00302EFE"/>
    <w:rsid w:val="00306268"/>
    <w:rsid w:val="00306575"/>
    <w:rsid w:val="00306BA2"/>
    <w:rsid w:val="00307ECA"/>
    <w:rsid w:val="00310934"/>
    <w:rsid w:val="00311065"/>
    <w:rsid w:val="003112FF"/>
    <w:rsid w:val="0031227D"/>
    <w:rsid w:val="00312954"/>
    <w:rsid w:val="00314B3C"/>
    <w:rsid w:val="00315F5D"/>
    <w:rsid w:val="003161DA"/>
    <w:rsid w:val="00316B58"/>
    <w:rsid w:val="00317167"/>
    <w:rsid w:val="0031741A"/>
    <w:rsid w:val="00317FE6"/>
    <w:rsid w:val="0032247A"/>
    <w:rsid w:val="00323579"/>
    <w:rsid w:val="0032372D"/>
    <w:rsid w:val="00324CD8"/>
    <w:rsid w:val="003266C5"/>
    <w:rsid w:val="00326B17"/>
    <w:rsid w:val="00327195"/>
    <w:rsid w:val="00327AAC"/>
    <w:rsid w:val="00327E46"/>
    <w:rsid w:val="00332A65"/>
    <w:rsid w:val="00332B44"/>
    <w:rsid w:val="00332D01"/>
    <w:rsid w:val="003333C2"/>
    <w:rsid w:val="003351D6"/>
    <w:rsid w:val="0033554B"/>
    <w:rsid w:val="003356DA"/>
    <w:rsid w:val="00337D9A"/>
    <w:rsid w:val="0034259B"/>
    <w:rsid w:val="00342A1C"/>
    <w:rsid w:val="00343561"/>
    <w:rsid w:val="00345640"/>
    <w:rsid w:val="00345FB9"/>
    <w:rsid w:val="003462B3"/>
    <w:rsid w:val="00346C12"/>
    <w:rsid w:val="003472F2"/>
    <w:rsid w:val="003476CF"/>
    <w:rsid w:val="00350F53"/>
    <w:rsid w:val="00351104"/>
    <w:rsid w:val="0035162F"/>
    <w:rsid w:val="00352C58"/>
    <w:rsid w:val="00352D8F"/>
    <w:rsid w:val="003554B0"/>
    <w:rsid w:val="003565C6"/>
    <w:rsid w:val="00356F8F"/>
    <w:rsid w:val="003574E3"/>
    <w:rsid w:val="00357F6F"/>
    <w:rsid w:val="00360BBA"/>
    <w:rsid w:val="003614A3"/>
    <w:rsid w:val="00361BCB"/>
    <w:rsid w:val="00362A6C"/>
    <w:rsid w:val="00364ABE"/>
    <w:rsid w:val="00370CFE"/>
    <w:rsid w:val="0037115A"/>
    <w:rsid w:val="003711AE"/>
    <w:rsid w:val="00374438"/>
    <w:rsid w:val="003807CF"/>
    <w:rsid w:val="00381620"/>
    <w:rsid w:val="00381D87"/>
    <w:rsid w:val="003822AE"/>
    <w:rsid w:val="003828EE"/>
    <w:rsid w:val="00383AA6"/>
    <w:rsid w:val="00383BD1"/>
    <w:rsid w:val="003840EB"/>
    <w:rsid w:val="00384A80"/>
    <w:rsid w:val="0038503D"/>
    <w:rsid w:val="003852F5"/>
    <w:rsid w:val="003854B0"/>
    <w:rsid w:val="0038568D"/>
    <w:rsid w:val="00386E26"/>
    <w:rsid w:val="003902DA"/>
    <w:rsid w:val="003915BD"/>
    <w:rsid w:val="003936A4"/>
    <w:rsid w:val="00393CDD"/>
    <w:rsid w:val="003943E7"/>
    <w:rsid w:val="0039449B"/>
    <w:rsid w:val="003966F6"/>
    <w:rsid w:val="00396E5F"/>
    <w:rsid w:val="00397D20"/>
    <w:rsid w:val="003A00EB"/>
    <w:rsid w:val="003A00FC"/>
    <w:rsid w:val="003A027B"/>
    <w:rsid w:val="003A04AB"/>
    <w:rsid w:val="003A04E6"/>
    <w:rsid w:val="003A1C85"/>
    <w:rsid w:val="003A3616"/>
    <w:rsid w:val="003A382D"/>
    <w:rsid w:val="003A4212"/>
    <w:rsid w:val="003A4408"/>
    <w:rsid w:val="003A458B"/>
    <w:rsid w:val="003A4C1B"/>
    <w:rsid w:val="003A4D66"/>
    <w:rsid w:val="003A695B"/>
    <w:rsid w:val="003B083E"/>
    <w:rsid w:val="003B30DB"/>
    <w:rsid w:val="003B401D"/>
    <w:rsid w:val="003B4EE5"/>
    <w:rsid w:val="003B59F5"/>
    <w:rsid w:val="003B5BE6"/>
    <w:rsid w:val="003C0DFB"/>
    <w:rsid w:val="003C22BA"/>
    <w:rsid w:val="003C28C8"/>
    <w:rsid w:val="003C554F"/>
    <w:rsid w:val="003C5E8C"/>
    <w:rsid w:val="003C668D"/>
    <w:rsid w:val="003D16A3"/>
    <w:rsid w:val="003D1FE7"/>
    <w:rsid w:val="003D3578"/>
    <w:rsid w:val="003D3EF4"/>
    <w:rsid w:val="003D5DAE"/>
    <w:rsid w:val="003D6646"/>
    <w:rsid w:val="003D7145"/>
    <w:rsid w:val="003D7331"/>
    <w:rsid w:val="003D75D7"/>
    <w:rsid w:val="003E02F6"/>
    <w:rsid w:val="003E0E79"/>
    <w:rsid w:val="003E3876"/>
    <w:rsid w:val="003E598F"/>
    <w:rsid w:val="003F0449"/>
    <w:rsid w:val="003F19CF"/>
    <w:rsid w:val="003F2A7B"/>
    <w:rsid w:val="003F32C1"/>
    <w:rsid w:val="003F364C"/>
    <w:rsid w:val="003F4AA9"/>
    <w:rsid w:val="003F5BAF"/>
    <w:rsid w:val="003F5C5D"/>
    <w:rsid w:val="003F6F09"/>
    <w:rsid w:val="003F740D"/>
    <w:rsid w:val="00400B43"/>
    <w:rsid w:val="00401E13"/>
    <w:rsid w:val="00404E15"/>
    <w:rsid w:val="004058C9"/>
    <w:rsid w:val="00405D94"/>
    <w:rsid w:val="00405E86"/>
    <w:rsid w:val="00405EE4"/>
    <w:rsid w:val="00406662"/>
    <w:rsid w:val="004068D7"/>
    <w:rsid w:val="00410095"/>
    <w:rsid w:val="00410382"/>
    <w:rsid w:val="004123A7"/>
    <w:rsid w:val="00413C39"/>
    <w:rsid w:val="00414F31"/>
    <w:rsid w:val="00416097"/>
    <w:rsid w:val="00416EF0"/>
    <w:rsid w:val="00421485"/>
    <w:rsid w:val="004262FA"/>
    <w:rsid w:val="004318A3"/>
    <w:rsid w:val="00431E66"/>
    <w:rsid w:val="0043258A"/>
    <w:rsid w:val="00433016"/>
    <w:rsid w:val="004333D1"/>
    <w:rsid w:val="00433E73"/>
    <w:rsid w:val="004341AB"/>
    <w:rsid w:val="004356A0"/>
    <w:rsid w:val="00436506"/>
    <w:rsid w:val="00436969"/>
    <w:rsid w:val="004402AE"/>
    <w:rsid w:val="00440800"/>
    <w:rsid w:val="004410E7"/>
    <w:rsid w:val="00441FD5"/>
    <w:rsid w:val="004429F4"/>
    <w:rsid w:val="00444002"/>
    <w:rsid w:val="004447D0"/>
    <w:rsid w:val="004459D7"/>
    <w:rsid w:val="00446C45"/>
    <w:rsid w:val="00447645"/>
    <w:rsid w:val="00447B9B"/>
    <w:rsid w:val="004517D5"/>
    <w:rsid w:val="0045499A"/>
    <w:rsid w:val="004552B3"/>
    <w:rsid w:val="0045731E"/>
    <w:rsid w:val="0045766F"/>
    <w:rsid w:val="004576E2"/>
    <w:rsid w:val="00461021"/>
    <w:rsid w:val="00462FA6"/>
    <w:rsid w:val="00463117"/>
    <w:rsid w:val="00463FA9"/>
    <w:rsid w:val="00464434"/>
    <w:rsid w:val="0046498D"/>
    <w:rsid w:val="00465AB7"/>
    <w:rsid w:val="00466315"/>
    <w:rsid w:val="004665E1"/>
    <w:rsid w:val="00466A5E"/>
    <w:rsid w:val="00470C32"/>
    <w:rsid w:val="00470FC9"/>
    <w:rsid w:val="00471FC7"/>
    <w:rsid w:val="00472309"/>
    <w:rsid w:val="00475BA7"/>
    <w:rsid w:val="004766B1"/>
    <w:rsid w:val="00476DBC"/>
    <w:rsid w:val="00480558"/>
    <w:rsid w:val="004805A7"/>
    <w:rsid w:val="00483148"/>
    <w:rsid w:val="004838FB"/>
    <w:rsid w:val="00483CBD"/>
    <w:rsid w:val="00484246"/>
    <w:rsid w:val="004842E2"/>
    <w:rsid w:val="004873E4"/>
    <w:rsid w:val="0048752D"/>
    <w:rsid w:val="00490358"/>
    <w:rsid w:val="0049093C"/>
    <w:rsid w:val="00491733"/>
    <w:rsid w:val="00491E44"/>
    <w:rsid w:val="00491F14"/>
    <w:rsid w:val="004924E4"/>
    <w:rsid w:val="00492D83"/>
    <w:rsid w:val="00492DF8"/>
    <w:rsid w:val="0049387A"/>
    <w:rsid w:val="004A077F"/>
    <w:rsid w:val="004A129F"/>
    <w:rsid w:val="004A37C3"/>
    <w:rsid w:val="004A5255"/>
    <w:rsid w:val="004A6559"/>
    <w:rsid w:val="004A65B4"/>
    <w:rsid w:val="004A6AD7"/>
    <w:rsid w:val="004A6DB6"/>
    <w:rsid w:val="004A7197"/>
    <w:rsid w:val="004A744E"/>
    <w:rsid w:val="004A7812"/>
    <w:rsid w:val="004B0921"/>
    <w:rsid w:val="004B09DF"/>
    <w:rsid w:val="004B13FA"/>
    <w:rsid w:val="004B1BBB"/>
    <w:rsid w:val="004B2E20"/>
    <w:rsid w:val="004B5475"/>
    <w:rsid w:val="004C1A4E"/>
    <w:rsid w:val="004C1F8F"/>
    <w:rsid w:val="004C333B"/>
    <w:rsid w:val="004C4EF0"/>
    <w:rsid w:val="004C5F3A"/>
    <w:rsid w:val="004C7889"/>
    <w:rsid w:val="004C7DDB"/>
    <w:rsid w:val="004C7E83"/>
    <w:rsid w:val="004D02A9"/>
    <w:rsid w:val="004D257C"/>
    <w:rsid w:val="004D2C5A"/>
    <w:rsid w:val="004D3543"/>
    <w:rsid w:val="004D3790"/>
    <w:rsid w:val="004D5999"/>
    <w:rsid w:val="004D6053"/>
    <w:rsid w:val="004D7BE4"/>
    <w:rsid w:val="004E0BFD"/>
    <w:rsid w:val="004E11FA"/>
    <w:rsid w:val="004E17E3"/>
    <w:rsid w:val="004E3391"/>
    <w:rsid w:val="004E3AFB"/>
    <w:rsid w:val="004E50B5"/>
    <w:rsid w:val="004E5B47"/>
    <w:rsid w:val="004E6A64"/>
    <w:rsid w:val="004E78A9"/>
    <w:rsid w:val="004E7915"/>
    <w:rsid w:val="004E7D7A"/>
    <w:rsid w:val="004E7EB3"/>
    <w:rsid w:val="004F038A"/>
    <w:rsid w:val="004F17F9"/>
    <w:rsid w:val="004F26DC"/>
    <w:rsid w:val="004F2E9C"/>
    <w:rsid w:val="004F3966"/>
    <w:rsid w:val="004F504A"/>
    <w:rsid w:val="004F6C37"/>
    <w:rsid w:val="004F7412"/>
    <w:rsid w:val="004F7E1E"/>
    <w:rsid w:val="00501D35"/>
    <w:rsid w:val="00501E00"/>
    <w:rsid w:val="00502845"/>
    <w:rsid w:val="0050345F"/>
    <w:rsid w:val="00503D6F"/>
    <w:rsid w:val="00505301"/>
    <w:rsid w:val="00505E1E"/>
    <w:rsid w:val="00506A12"/>
    <w:rsid w:val="00507926"/>
    <w:rsid w:val="00507C7B"/>
    <w:rsid w:val="00511188"/>
    <w:rsid w:val="00511425"/>
    <w:rsid w:val="0051170E"/>
    <w:rsid w:val="00511EC7"/>
    <w:rsid w:val="00514978"/>
    <w:rsid w:val="00514C79"/>
    <w:rsid w:val="005151EB"/>
    <w:rsid w:val="0051590A"/>
    <w:rsid w:val="00515968"/>
    <w:rsid w:val="0051605E"/>
    <w:rsid w:val="00520E86"/>
    <w:rsid w:val="0052280A"/>
    <w:rsid w:val="0052295B"/>
    <w:rsid w:val="00522ADB"/>
    <w:rsid w:val="00522B7F"/>
    <w:rsid w:val="00523526"/>
    <w:rsid w:val="005243D0"/>
    <w:rsid w:val="005251A9"/>
    <w:rsid w:val="00526A56"/>
    <w:rsid w:val="005302CD"/>
    <w:rsid w:val="005309D4"/>
    <w:rsid w:val="005313F9"/>
    <w:rsid w:val="00531765"/>
    <w:rsid w:val="005319A6"/>
    <w:rsid w:val="0053212E"/>
    <w:rsid w:val="005325F4"/>
    <w:rsid w:val="005330A3"/>
    <w:rsid w:val="00534E1A"/>
    <w:rsid w:val="0053650B"/>
    <w:rsid w:val="005414DA"/>
    <w:rsid w:val="00542BFD"/>
    <w:rsid w:val="00542FEB"/>
    <w:rsid w:val="005434A7"/>
    <w:rsid w:val="0054457B"/>
    <w:rsid w:val="00544612"/>
    <w:rsid w:val="0054478C"/>
    <w:rsid w:val="00544A4C"/>
    <w:rsid w:val="00544F72"/>
    <w:rsid w:val="00546908"/>
    <w:rsid w:val="005469B6"/>
    <w:rsid w:val="0054761F"/>
    <w:rsid w:val="00550026"/>
    <w:rsid w:val="005507C2"/>
    <w:rsid w:val="00550A1B"/>
    <w:rsid w:val="00551885"/>
    <w:rsid w:val="0055284C"/>
    <w:rsid w:val="00552D6A"/>
    <w:rsid w:val="00555F32"/>
    <w:rsid w:val="00556C1D"/>
    <w:rsid w:val="00557F4F"/>
    <w:rsid w:val="00560743"/>
    <w:rsid w:val="00563702"/>
    <w:rsid w:val="00564DB0"/>
    <w:rsid w:val="00566CC5"/>
    <w:rsid w:val="00570146"/>
    <w:rsid w:val="00571967"/>
    <w:rsid w:val="005719CC"/>
    <w:rsid w:val="0057208E"/>
    <w:rsid w:val="005727B0"/>
    <w:rsid w:val="00573217"/>
    <w:rsid w:val="00573EAB"/>
    <w:rsid w:val="00574538"/>
    <w:rsid w:val="0057468D"/>
    <w:rsid w:val="00574AC3"/>
    <w:rsid w:val="00574DDE"/>
    <w:rsid w:val="00575951"/>
    <w:rsid w:val="00575DC0"/>
    <w:rsid w:val="00576B6B"/>
    <w:rsid w:val="0057722A"/>
    <w:rsid w:val="00577BA4"/>
    <w:rsid w:val="0058011A"/>
    <w:rsid w:val="005801ED"/>
    <w:rsid w:val="005806A4"/>
    <w:rsid w:val="00584961"/>
    <w:rsid w:val="00587B74"/>
    <w:rsid w:val="00590781"/>
    <w:rsid w:val="00590833"/>
    <w:rsid w:val="00591255"/>
    <w:rsid w:val="00591DC9"/>
    <w:rsid w:val="0059241D"/>
    <w:rsid w:val="005933D2"/>
    <w:rsid w:val="0059638D"/>
    <w:rsid w:val="005965F3"/>
    <w:rsid w:val="00596D7C"/>
    <w:rsid w:val="00596F22"/>
    <w:rsid w:val="005A05ED"/>
    <w:rsid w:val="005A0870"/>
    <w:rsid w:val="005A0B1F"/>
    <w:rsid w:val="005A12E0"/>
    <w:rsid w:val="005A2B7E"/>
    <w:rsid w:val="005A327E"/>
    <w:rsid w:val="005A3766"/>
    <w:rsid w:val="005A3A47"/>
    <w:rsid w:val="005A4701"/>
    <w:rsid w:val="005A4D56"/>
    <w:rsid w:val="005A4F56"/>
    <w:rsid w:val="005A64C8"/>
    <w:rsid w:val="005A69B5"/>
    <w:rsid w:val="005A6A49"/>
    <w:rsid w:val="005A6DD4"/>
    <w:rsid w:val="005B0801"/>
    <w:rsid w:val="005B101A"/>
    <w:rsid w:val="005B13CE"/>
    <w:rsid w:val="005B14F6"/>
    <w:rsid w:val="005B2711"/>
    <w:rsid w:val="005B279E"/>
    <w:rsid w:val="005B4383"/>
    <w:rsid w:val="005B4644"/>
    <w:rsid w:val="005B6A4A"/>
    <w:rsid w:val="005B6A5E"/>
    <w:rsid w:val="005B7A22"/>
    <w:rsid w:val="005C1967"/>
    <w:rsid w:val="005C1BD4"/>
    <w:rsid w:val="005C6689"/>
    <w:rsid w:val="005C79CE"/>
    <w:rsid w:val="005C7ED8"/>
    <w:rsid w:val="005D02ED"/>
    <w:rsid w:val="005D0EAE"/>
    <w:rsid w:val="005D1084"/>
    <w:rsid w:val="005D1FB1"/>
    <w:rsid w:val="005D23B2"/>
    <w:rsid w:val="005D33A7"/>
    <w:rsid w:val="005D381F"/>
    <w:rsid w:val="005D450F"/>
    <w:rsid w:val="005D4517"/>
    <w:rsid w:val="005D5F95"/>
    <w:rsid w:val="005D688A"/>
    <w:rsid w:val="005D7AB1"/>
    <w:rsid w:val="005E131B"/>
    <w:rsid w:val="005E13F8"/>
    <w:rsid w:val="005E24C5"/>
    <w:rsid w:val="005E25B5"/>
    <w:rsid w:val="005E2737"/>
    <w:rsid w:val="005E4C3C"/>
    <w:rsid w:val="005E6D9D"/>
    <w:rsid w:val="005E6F74"/>
    <w:rsid w:val="005E7A9F"/>
    <w:rsid w:val="005F06B4"/>
    <w:rsid w:val="005F1768"/>
    <w:rsid w:val="005F2A52"/>
    <w:rsid w:val="005F3368"/>
    <w:rsid w:val="005F3D6E"/>
    <w:rsid w:val="005F4DAA"/>
    <w:rsid w:val="005F5085"/>
    <w:rsid w:val="005F72F3"/>
    <w:rsid w:val="005F7F6B"/>
    <w:rsid w:val="0060183B"/>
    <w:rsid w:val="006018F0"/>
    <w:rsid w:val="00601F77"/>
    <w:rsid w:val="00604A5A"/>
    <w:rsid w:val="00604F14"/>
    <w:rsid w:val="00605418"/>
    <w:rsid w:val="006059F3"/>
    <w:rsid w:val="00605B46"/>
    <w:rsid w:val="00607C32"/>
    <w:rsid w:val="00611EB5"/>
    <w:rsid w:val="00612A69"/>
    <w:rsid w:val="00612AC8"/>
    <w:rsid w:val="00612AE8"/>
    <w:rsid w:val="00613850"/>
    <w:rsid w:val="006141CC"/>
    <w:rsid w:val="0061451E"/>
    <w:rsid w:val="00614F19"/>
    <w:rsid w:val="00617332"/>
    <w:rsid w:val="00617717"/>
    <w:rsid w:val="006179C6"/>
    <w:rsid w:val="00621331"/>
    <w:rsid w:val="006225DF"/>
    <w:rsid w:val="0062287B"/>
    <w:rsid w:val="00622FA8"/>
    <w:rsid w:val="00623034"/>
    <w:rsid w:val="0062474E"/>
    <w:rsid w:val="006251D6"/>
    <w:rsid w:val="006264B5"/>
    <w:rsid w:val="00630890"/>
    <w:rsid w:val="00631719"/>
    <w:rsid w:val="00631F84"/>
    <w:rsid w:val="0063210A"/>
    <w:rsid w:val="006322CA"/>
    <w:rsid w:val="00632D01"/>
    <w:rsid w:val="00634391"/>
    <w:rsid w:val="0063613F"/>
    <w:rsid w:val="00636EFD"/>
    <w:rsid w:val="0063782C"/>
    <w:rsid w:val="0063790D"/>
    <w:rsid w:val="00637EC3"/>
    <w:rsid w:val="006404DC"/>
    <w:rsid w:val="00640EA9"/>
    <w:rsid w:val="00641C89"/>
    <w:rsid w:val="00642753"/>
    <w:rsid w:val="0064293A"/>
    <w:rsid w:val="00643B6D"/>
    <w:rsid w:val="006440A3"/>
    <w:rsid w:val="006449AE"/>
    <w:rsid w:val="00644B82"/>
    <w:rsid w:val="00646B1D"/>
    <w:rsid w:val="00650541"/>
    <w:rsid w:val="0065209F"/>
    <w:rsid w:val="0065321E"/>
    <w:rsid w:val="00653F63"/>
    <w:rsid w:val="00654094"/>
    <w:rsid w:val="00654885"/>
    <w:rsid w:val="00654AC6"/>
    <w:rsid w:val="00655BDB"/>
    <w:rsid w:val="00655D4F"/>
    <w:rsid w:val="0065648A"/>
    <w:rsid w:val="00656776"/>
    <w:rsid w:val="00656B1E"/>
    <w:rsid w:val="006571DA"/>
    <w:rsid w:val="006612A3"/>
    <w:rsid w:val="0066131E"/>
    <w:rsid w:val="0066173B"/>
    <w:rsid w:val="00662BD7"/>
    <w:rsid w:val="00662E5C"/>
    <w:rsid w:val="00665714"/>
    <w:rsid w:val="00665761"/>
    <w:rsid w:val="00666117"/>
    <w:rsid w:val="0066657B"/>
    <w:rsid w:val="0066689B"/>
    <w:rsid w:val="00667411"/>
    <w:rsid w:val="00670B39"/>
    <w:rsid w:val="00670D33"/>
    <w:rsid w:val="006714E2"/>
    <w:rsid w:val="006738D6"/>
    <w:rsid w:val="00673DCC"/>
    <w:rsid w:val="006744B4"/>
    <w:rsid w:val="00675B40"/>
    <w:rsid w:val="00677080"/>
    <w:rsid w:val="006776C7"/>
    <w:rsid w:val="00677E6D"/>
    <w:rsid w:val="00680579"/>
    <w:rsid w:val="00680BA2"/>
    <w:rsid w:val="00681F1D"/>
    <w:rsid w:val="00683005"/>
    <w:rsid w:val="006831EB"/>
    <w:rsid w:val="00683515"/>
    <w:rsid w:val="00683AC8"/>
    <w:rsid w:val="00683AFE"/>
    <w:rsid w:val="006849F3"/>
    <w:rsid w:val="00684A37"/>
    <w:rsid w:val="00685461"/>
    <w:rsid w:val="00687641"/>
    <w:rsid w:val="006878D8"/>
    <w:rsid w:val="00690102"/>
    <w:rsid w:val="006907D3"/>
    <w:rsid w:val="00691015"/>
    <w:rsid w:val="00691473"/>
    <w:rsid w:val="00693452"/>
    <w:rsid w:val="0069414A"/>
    <w:rsid w:val="0069492A"/>
    <w:rsid w:val="00695540"/>
    <w:rsid w:val="006955DC"/>
    <w:rsid w:val="00696125"/>
    <w:rsid w:val="0069641F"/>
    <w:rsid w:val="00697EE1"/>
    <w:rsid w:val="006A0B65"/>
    <w:rsid w:val="006A3873"/>
    <w:rsid w:val="006A4647"/>
    <w:rsid w:val="006A47D3"/>
    <w:rsid w:val="006A5012"/>
    <w:rsid w:val="006A658E"/>
    <w:rsid w:val="006B1376"/>
    <w:rsid w:val="006B30BA"/>
    <w:rsid w:val="006B3119"/>
    <w:rsid w:val="006B3842"/>
    <w:rsid w:val="006B41CE"/>
    <w:rsid w:val="006B47D0"/>
    <w:rsid w:val="006B6DD4"/>
    <w:rsid w:val="006B6E9C"/>
    <w:rsid w:val="006B75F6"/>
    <w:rsid w:val="006B78B6"/>
    <w:rsid w:val="006C00BD"/>
    <w:rsid w:val="006C02D5"/>
    <w:rsid w:val="006C19FC"/>
    <w:rsid w:val="006C59DD"/>
    <w:rsid w:val="006C6F12"/>
    <w:rsid w:val="006C77F0"/>
    <w:rsid w:val="006C7D3E"/>
    <w:rsid w:val="006C7F12"/>
    <w:rsid w:val="006D02DB"/>
    <w:rsid w:val="006D0976"/>
    <w:rsid w:val="006D1A2C"/>
    <w:rsid w:val="006D1EF2"/>
    <w:rsid w:val="006D2BBC"/>
    <w:rsid w:val="006D2E1D"/>
    <w:rsid w:val="006D2E6E"/>
    <w:rsid w:val="006D5399"/>
    <w:rsid w:val="006D6812"/>
    <w:rsid w:val="006D6EA1"/>
    <w:rsid w:val="006E1252"/>
    <w:rsid w:val="006E1DE5"/>
    <w:rsid w:val="006E2396"/>
    <w:rsid w:val="006E27D1"/>
    <w:rsid w:val="006E3264"/>
    <w:rsid w:val="006E3403"/>
    <w:rsid w:val="006E401A"/>
    <w:rsid w:val="006E464B"/>
    <w:rsid w:val="006E48A1"/>
    <w:rsid w:val="006E4CD3"/>
    <w:rsid w:val="006E5185"/>
    <w:rsid w:val="006E61E1"/>
    <w:rsid w:val="006E69C0"/>
    <w:rsid w:val="006E7703"/>
    <w:rsid w:val="006F174E"/>
    <w:rsid w:val="006F1EDE"/>
    <w:rsid w:val="006F2501"/>
    <w:rsid w:val="006F2D6C"/>
    <w:rsid w:val="006F2F7F"/>
    <w:rsid w:val="006F316A"/>
    <w:rsid w:val="006F3875"/>
    <w:rsid w:val="006F403A"/>
    <w:rsid w:val="006F58AE"/>
    <w:rsid w:val="006F6B2F"/>
    <w:rsid w:val="006F6CCB"/>
    <w:rsid w:val="006F7D4D"/>
    <w:rsid w:val="007007F5"/>
    <w:rsid w:val="00700B03"/>
    <w:rsid w:val="0070378C"/>
    <w:rsid w:val="0070497E"/>
    <w:rsid w:val="00704AED"/>
    <w:rsid w:val="00705F9F"/>
    <w:rsid w:val="0071053C"/>
    <w:rsid w:val="00710C23"/>
    <w:rsid w:val="0071330F"/>
    <w:rsid w:val="00715ECA"/>
    <w:rsid w:val="00716019"/>
    <w:rsid w:val="00716083"/>
    <w:rsid w:val="007165A0"/>
    <w:rsid w:val="00716915"/>
    <w:rsid w:val="00717060"/>
    <w:rsid w:val="0071728C"/>
    <w:rsid w:val="0072077A"/>
    <w:rsid w:val="00721059"/>
    <w:rsid w:val="00723712"/>
    <w:rsid w:val="00725B0A"/>
    <w:rsid w:val="00726DA8"/>
    <w:rsid w:val="0073016E"/>
    <w:rsid w:val="00730E48"/>
    <w:rsid w:val="00732D17"/>
    <w:rsid w:val="00733CCF"/>
    <w:rsid w:val="00733F67"/>
    <w:rsid w:val="00735060"/>
    <w:rsid w:val="007351ED"/>
    <w:rsid w:val="00735856"/>
    <w:rsid w:val="00736015"/>
    <w:rsid w:val="00737BC6"/>
    <w:rsid w:val="00737BF3"/>
    <w:rsid w:val="00740EAA"/>
    <w:rsid w:val="00740FAD"/>
    <w:rsid w:val="00741037"/>
    <w:rsid w:val="0074191D"/>
    <w:rsid w:val="0074191F"/>
    <w:rsid w:val="007427B0"/>
    <w:rsid w:val="00744757"/>
    <w:rsid w:val="00745006"/>
    <w:rsid w:val="00745DDB"/>
    <w:rsid w:val="00745F40"/>
    <w:rsid w:val="00746752"/>
    <w:rsid w:val="00746B70"/>
    <w:rsid w:val="00746CC6"/>
    <w:rsid w:val="00746DF5"/>
    <w:rsid w:val="00751B76"/>
    <w:rsid w:val="007529FD"/>
    <w:rsid w:val="007556C5"/>
    <w:rsid w:val="00755A24"/>
    <w:rsid w:val="007564E8"/>
    <w:rsid w:val="00756A76"/>
    <w:rsid w:val="00757624"/>
    <w:rsid w:val="00757F1A"/>
    <w:rsid w:val="00760851"/>
    <w:rsid w:val="00762082"/>
    <w:rsid w:val="00763E79"/>
    <w:rsid w:val="00767022"/>
    <w:rsid w:val="007671C0"/>
    <w:rsid w:val="0076721B"/>
    <w:rsid w:val="00767B62"/>
    <w:rsid w:val="007708BF"/>
    <w:rsid w:val="007711F7"/>
    <w:rsid w:val="0077172E"/>
    <w:rsid w:val="00772B0F"/>
    <w:rsid w:val="00773778"/>
    <w:rsid w:val="0077387A"/>
    <w:rsid w:val="00774F8C"/>
    <w:rsid w:val="00775023"/>
    <w:rsid w:val="0077546B"/>
    <w:rsid w:val="007756C1"/>
    <w:rsid w:val="007760CF"/>
    <w:rsid w:val="00776156"/>
    <w:rsid w:val="00776230"/>
    <w:rsid w:val="00776C71"/>
    <w:rsid w:val="00780740"/>
    <w:rsid w:val="007816C5"/>
    <w:rsid w:val="00781728"/>
    <w:rsid w:val="00781CE5"/>
    <w:rsid w:val="00782375"/>
    <w:rsid w:val="007823D0"/>
    <w:rsid w:val="00783054"/>
    <w:rsid w:val="00784A37"/>
    <w:rsid w:val="00784C27"/>
    <w:rsid w:val="00785181"/>
    <w:rsid w:val="007856E7"/>
    <w:rsid w:val="00786114"/>
    <w:rsid w:val="007862CA"/>
    <w:rsid w:val="00786D9C"/>
    <w:rsid w:val="00787E86"/>
    <w:rsid w:val="00790D16"/>
    <w:rsid w:val="00791BFF"/>
    <w:rsid w:val="007921BE"/>
    <w:rsid w:val="00792564"/>
    <w:rsid w:val="00792696"/>
    <w:rsid w:val="00792ECD"/>
    <w:rsid w:val="00792F25"/>
    <w:rsid w:val="00793484"/>
    <w:rsid w:val="0079421F"/>
    <w:rsid w:val="00794341"/>
    <w:rsid w:val="0079605D"/>
    <w:rsid w:val="007A26AA"/>
    <w:rsid w:val="007A3595"/>
    <w:rsid w:val="007A3F2B"/>
    <w:rsid w:val="007A5289"/>
    <w:rsid w:val="007A614C"/>
    <w:rsid w:val="007B0CAA"/>
    <w:rsid w:val="007B1319"/>
    <w:rsid w:val="007B1C94"/>
    <w:rsid w:val="007B2A17"/>
    <w:rsid w:val="007B5F0B"/>
    <w:rsid w:val="007B6292"/>
    <w:rsid w:val="007B79BC"/>
    <w:rsid w:val="007C0453"/>
    <w:rsid w:val="007C04CD"/>
    <w:rsid w:val="007C18D1"/>
    <w:rsid w:val="007C1F30"/>
    <w:rsid w:val="007C315B"/>
    <w:rsid w:val="007C3593"/>
    <w:rsid w:val="007C40D1"/>
    <w:rsid w:val="007C683D"/>
    <w:rsid w:val="007C758D"/>
    <w:rsid w:val="007D01D6"/>
    <w:rsid w:val="007D1C5F"/>
    <w:rsid w:val="007D2355"/>
    <w:rsid w:val="007D3404"/>
    <w:rsid w:val="007D35F6"/>
    <w:rsid w:val="007D7290"/>
    <w:rsid w:val="007E067D"/>
    <w:rsid w:val="007E13DF"/>
    <w:rsid w:val="007E1C5A"/>
    <w:rsid w:val="007E212C"/>
    <w:rsid w:val="007E25F1"/>
    <w:rsid w:val="007E2C86"/>
    <w:rsid w:val="007E3DF2"/>
    <w:rsid w:val="007E4DA7"/>
    <w:rsid w:val="007F1470"/>
    <w:rsid w:val="007F2BD5"/>
    <w:rsid w:val="007F33C1"/>
    <w:rsid w:val="007F3F8A"/>
    <w:rsid w:val="007F59CC"/>
    <w:rsid w:val="007F5F6D"/>
    <w:rsid w:val="00800D73"/>
    <w:rsid w:val="008015A8"/>
    <w:rsid w:val="00801E9F"/>
    <w:rsid w:val="00801FFA"/>
    <w:rsid w:val="0080250A"/>
    <w:rsid w:val="0080386E"/>
    <w:rsid w:val="0080538A"/>
    <w:rsid w:val="00812903"/>
    <w:rsid w:val="00812B9F"/>
    <w:rsid w:val="00812FA4"/>
    <w:rsid w:val="00813162"/>
    <w:rsid w:val="008134C1"/>
    <w:rsid w:val="00814671"/>
    <w:rsid w:val="00815117"/>
    <w:rsid w:val="00817351"/>
    <w:rsid w:val="00817B30"/>
    <w:rsid w:val="00817CDA"/>
    <w:rsid w:val="00817DF1"/>
    <w:rsid w:val="00820434"/>
    <w:rsid w:val="008210AF"/>
    <w:rsid w:val="008217CD"/>
    <w:rsid w:val="00822CA7"/>
    <w:rsid w:val="00823156"/>
    <w:rsid w:val="00823FDA"/>
    <w:rsid w:val="008245E6"/>
    <w:rsid w:val="00824C27"/>
    <w:rsid w:val="00830342"/>
    <w:rsid w:val="00831D64"/>
    <w:rsid w:val="00833488"/>
    <w:rsid w:val="00833A1C"/>
    <w:rsid w:val="00835520"/>
    <w:rsid w:val="0083600F"/>
    <w:rsid w:val="00837686"/>
    <w:rsid w:val="0084019D"/>
    <w:rsid w:val="008413B6"/>
    <w:rsid w:val="0084265D"/>
    <w:rsid w:val="00842FA2"/>
    <w:rsid w:val="00843D1E"/>
    <w:rsid w:val="0084555C"/>
    <w:rsid w:val="00845E01"/>
    <w:rsid w:val="00846D62"/>
    <w:rsid w:val="00847C44"/>
    <w:rsid w:val="00850CCD"/>
    <w:rsid w:val="00851040"/>
    <w:rsid w:val="00851952"/>
    <w:rsid w:val="008520E6"/>
    <w:rsid w:val="008527C7"/>
    <w:rsid w:val="0085415E"/>
    <w:rsid w:val="008557E6"/>
    <w:rsid w:val="0085633D"/>
    <w:rsid w:val="008563C8"/>
    <w:rsid w:val="008600A7"/>
    <w:rsid w:val="008606D7"/>
    <w:rsid w:val="0086090A"/>
    <w:rsid w:val="00860D86"/>
    <w:rsid w:val="0086101B"/>
    <w:rsid w:val="00862677"/>
    <w:rsid w:val="00863873"/>
    <w:rsid w:val="00865AEA"/>
    <w:rsid w:val="00865CD7"/>
    <w:rsid w:val="00870A1A"/>
    <w:rsid w:val="00870F3C"/>
    <w:rsid w:val="008713CA"/>
    <w:rsid w:val="00871DD9"/>
    <w:rsid w:val="00872598"/>
    <w:rsid w:val="00872F27"/>
    <w:rsid w:val="00873EB3"/>
    <w:rsid w:val="00873FC1"/>
    <w:rsid w:val="0087444C"/>
    <w:rsid w:val="008758BD"/>
    <w:rsid w:val="00876D37"/>
    <w:rsid w:val="00876D40"/>
    <w:rsid w:val="008778AC"/>
    <w:rsid w:val="00877C88"/>
    <w:rsid w:val="008814DC"/>
    <w:rsid w:val="008831F4"/>
    <w:rsid w:val="0088368F"/>
    <w:rsid w:val="0088381A"/>
    <w:rsid w:val="00883C94"/>
    <w:rsid w:val="0088449C"/>
    <w:rsid w:val="00885014"/>
    <w:rsid w:val="00885560"/>
    <w:rsid w:val="00885A38"/>
    <w:rsid w:val="00887716"/>
    <w:rsid w:val="00887AB4"/>
    <w:rsid w:val="00887C4A"/>
    <w:rsid w:val="00892897"/>
    <w:rsid w:val="008935B8"/>
    <w:rsid w:val="008937D9"/>
    <w:rsid w:val="00893A3D"/>
    <w:rsid w:val="00894316"/>
    <w:rsid w:val="00894AD1"/>
    <w:rsid w:val="00895DE2"/>
    <w:rsid w:val="00895EB1"/>
    <w:rsid w:val="008962DC"/>
    <w:rsid w:val="0089696F"/>
    <w:rsid w:val="008A0CA9"/>
    <w:rsid w:val="008A0F85"/>
    <w:rsid w:val="008A4DB8"/>
    <w:rsid w:val="008A57CD"/>
    <w:rsid w:val="008A62F6"/>
    <w:rsid w:val="008A6937"/>
    <w:rsid w:val="008A6D28"/>
    <w:rsid w:val="008A6DAF"/>
    <w:rsid w:val="008A786A"/>
    <w:rsid w:val="008A7EF0"/>
    <w:rsid w:val="008B0987"/>
    <w:rsid w:val="008B1490"/>
    <w:rsid w:val="008B2EBD"/>
    <w:rsid w:val="008B323B"/>
    <w:rsid w:val="008B3541"/>
    <w:rsid w:val="008B630E"/>
    <w:rsid w:val="008B6917"/>
    <w:rsid w:val="008B7258"/>
    <w:rsid w:val="008B789E"/>
    <w:rsid w:val="008C028C"/>
    <w:rsid w:val="008C11CB"/>
    <w:rsid w:val="008C2590"/>
    <w:rsid w:val="008C3785"/>
    <w:rsid w:val="008C3AE7"/>
    <w:rsid w:val="008C3CAA"/>
    <w:rsid w:val="008C3F79"/>
    <w:rsid w:val="008C420A"/>
    <w:rsid w:val="008C474B"/>
    <w:rsid w:val="008C553C"/>
    <w:rsid w:val="008C57C4"/>
    <w:rsid w:val="008C5D93"/>
    <w:rsid w:val="008C70DE"/>
    <w:rsid w:val="008C77A5"/>
    <w:rsid w:val="008D1C1C"/>
    <w:rsid w:val="008D2057"/>
    <w:rsid w:val="008D2B21"/>
    <w:rsid w:val="008D2DF7"/>
    <w:rsid w:val="008D5C76"/>
    <w:rsid w:val="008D7004"/>
    <w:rsid w:val="008D7259"/>
    <w:rsid w:val="008D74C8"/>
    <w:rsid w:val="008D7BD8"/>
    <w:rsid w:val="008E095A"/>
    <w:rsid w:val="008E0FB8"/>
    <w:rsid w:val="008E110B"/>
    <w:rsid w:val="008E165C"/>
    <w:rsid w:val="008E34DB"/>
    <w:rsid w:val="008E4A69"/>
    <w:rsid w:val="008E6426"/>
    <w:rsid w:val="008E7FF8"/>
    <w:rsid w:val="008F0CB5"/>
    <w:rsid w:val="008F35CE"/>
    <w:rsid w:val="008F3736"/>
    <w:rsid w:val="008F50B5"/>
    <w:rsid w:val="008F5C7F"/>
    <w:rsid w:val="008F6A2B"/>
    <w:rsid w:val="008F73A7"/>
    <w:rsid w:val="008F7882"/>
    <w:rsid w:val="008F79F1"/>
    <w:rsid w:val="008F7F72"/>
    <w:rsid w:val="0090006F"/>
    <w:rsid w:val="00900BC2"/>
    <w:rsid w:val="009023EE"/>
    <w:rsid w:val="009030EA"/>
    <w:rsid w:val="00904B50"/>
    <w:rsid w:val="009050C2"/>
    <w:rsid w:val="00906D95"/>
    <w:rsid w:val="00906DF3"/>
    <w:rsid w:val="00910851"/>
    <w:rsid w:val="0091180B"/>
    <w:rsid w:val="00911AB2"/>
    <w:rsid w:val="00912B5E"/>
    <w:rsid w:val="00913552"/>
    <w:rsid w:val="0091364F"/>
    <w:rsid w:val="00914F3A"/>
    <w:rsid w:val="00915D08"/>
    <w:rsid w:val="00916A08"/>
    <w:rsid w:val="00920441"/>
    <w:rsid w:val="009217FD"/>
    <w:rsid w:val="009227FF"/>
    <w:rsid w:val="00922E77"/>
    <w:rsid w:val="00924C0D"/>
    <w:rsid w:val="00924C41"/>
    <w:rsid w:val="009254CD"/>
    <w:rsid w:val="00925698"/>
    <w:rsid w:val="00925944"/>
    <w:rsid w:val="00925CF2"/>
    <w:rsid w:val="009260B0"/>
    <w:rsid w:val="00926964"/>
    <w:rsid w:val="0092699F"/>
    <w:rsid w:val="00926B74"/>
    <w:rsid w:val="009300A9"/>
    <w:rsid w:val="00930D17"/>
    <w:rsid w:val="00932856"/>
    <w:rsid w:val="00935422"/>
    <w:rsid w:val="00935AA7"/>
    <w:rsid w:val="009363A0"/>
    <w:rsid w:val="00942E56"/>
    <w:rsid w:val="0094352D"/>
    <w:rsid w:val="009438A1"/>
    <w:rsid w:val="00943B9B"/>
    <w:rsid w:val="00943FA3"/>
    <w:rsid w:val="009444B0"/>
    <w:rsid w:val="0094451A"/>
    <w:rsid w:val="009447DC"/>
    <w:rsid w:val="0094506D"/>
    <w:rsid w:val="00947576"/>
    <w:rsid w:val="0094761E"/>
    <w:rsid w:val="00950119"/>
    <w:rsid w:val="009512AC"/>
    <w:rsid w:val="00951700"/>
    <w:rsid w:val="00951D05"/>
    <w:rsid w:val="0095299D"/>
    <w:rsid w:val="0095346E"/>
    <w:rsid w:val="00953612"/>
    <w:rsid w:val="00955295"/>
    <w:rsid w:val="00956C14"/>
    <w:rsid w:val="009574EE"/>
    <w:rsid w:val="00960595"/>
    <w:rsid w:val="00961514"/>
    <w:rsid w:val="00963108"/>
    <w:rsid w:val="009635C8"/>
    <w:rsid w:val="00963EB0"/>
    <w:rsid w:val="00964400"/>
    <w:rsid w:val="00964C0F"/>
    <w:rsid w:val="00966B6A"/>
    <w:rsid w:val="009700AC"/>
    <w:rsid w:val="00970FE8"/>
    <w:rsid w:val="00971FF0"/>
    <w:rsid w:val="00973641"/>
    <w:rsid w:val="009740C6"/>
    <w:rsid w:val="00974665"/>
    <w:rsid w:val="00975716"/>
    <w:rsid w:val="009821DC"/>
    <w:rsid w:val="0098266A"/>
    <w:rsid w:val="0098337B"/>
    <w:rsid w:val="009836A2"/>
    <w:rsid w:val="00983EEC"/>
    <w:rsid w:val="00986038"/>
    <w:rsid w:val="009863FA"/>
    <w:rsid w:val="009864D7"/>
    <w:rsid w:val="0098671A"/>
    <w:rsid w:val="00986FD5"/>
    <w:rsid w:val="00987558"/>
    <w:rsid w:val="00987D0F"/>
    <w:rsid w:val="00990145"/>
    <w:rsid w:val="009909FA"/>
    <w:rsid w:val="00991290"/>
    <w:rsid w:val="00991A32"/>
    <w:rsid w:val="00992AC1"/>
    <w:rsid w:val="00993ACF"/>
    <w:rsid w:val="00993DCB"/>
    <w:rsid w:val="00995D54"/>
    <w:rsid w:val="00996F4F"/>
    <w:rsid w:val="00997A24"/>
    <w:rsid w:val="009A0023"/>
    <w:rsid w:val="009A119E"/>
    <w:rsid w:val="009A3514"/>
    <w:rsid w:val="009A39B6"/>
    <w:rsid w:val="009A4201"/>
    <w:rsid w:val="009A4B7C"/>
    <w:rsid w:val="009A51A6"/>
    <w:rsid w:val="009A52F2"/>
    <w:rsid w:val="009A5C86"/>
    <w:rsid w:val="009A66C0"/>
    <w:rsid w:val="009A74B4"/>
    <w:rsid w:val="009B0604"/>
    <w:rsid w:val="009B1166"/>
    <w:rsid w:val="009B18F0"/>
    <w:rsid w:val="009B239C"/>
    <w:rsid w:val="009B2EE0"/>
    <w:rsid w:val="009B3EF9"/>
    <w:rsid w:val="009B44AF"/>
    <w:rsid w:val="009B6664"/>
    <w:rsid w:val="009B673A"/>
    <w:rsid w:val="009C0632"/>
    <w:rsid w:val="009C06B8"/>
    <w:rsid w:val="009C1320"/>
    <w:rsid w:val="009C16F8"/>
    <w:rsid w:val="009C202D"/>
    <w:rsid w:val="009C30F0"/>
    <w:rsid w:val="009C3354"/>
    <w:rsid w:val="009C63F9"/>
    <w:rsid w:val="009C7DB2"/>
    <w:rsid w:val="009D2B70"/>
    <w:rsid w:val="009D588F"/>
    <w:rsid w:val="009D6366"/>
    <w:rsid w:val="009D6E57"/>
    <w:rsid w:val="009D6EB5"/>
    <w:rsid w:val="009D78C5"/>
    <w:rsid w:val="009E1F42"/>
    <w:rsid w:val="009E2B70"/>
    <w:rsid w:val="009E351E"/>
    <w:rsid w:val="009E35D2"/>
    <w:rsid w:val="009E5E0B"/>
    <w:rsid w:val="009E6703"/>
    <w:rsid w:val="009E7886"/>
    <w:rsid w:val="009E7A08"/>
    <w:rsid w:val="009F1009"/>
    <w:rsid w:val="009F1B62"/>
    <w:rsid w:val="009F3C9F"/>
    <w:rsid w:val="009F3F74"/>
    <w:rsid w:val="009F4264"/>
    <w:rsid w:val="009F56FF"/>
    <w:rsid w:val="009F5768"/>
    <w:rsid w:val="009F69AB"/>
    <w:rsid w:val="009F7E6A"/>
    <w:rsid w:val="00A00286"/>
    <w:rsid w:val="00A00304"/>
    <w:rsid w:val="00A0066D"/>
    <w:rsid w:val="00A013AA"/>
    <w:rsid w:val="00A02039"/>
    <w:rsid w:val="00A03037"/>
    <w:rsid w:val="00A035F5"/>
    <w:rsid w:val="00A03CA0"/>
    <w:rsid w:val="00A03CAB"/>
    <w:rsid w:val="00A04CF6"/>
    <w:rsid w:val="00A05C37"/>
    <w:rsid w:val="00A062ED"/>
    <w:rsid w:val="00A065F6"/>
    <w:rsid w:val="00A0697F"/>
    <w:rsid w:val="00A06E0C"/>
    <w:rsid w:val="00A06E96"/>
    <w:rsid w:val="00A120D5"/>
    <w:rsid w:val="00A145CA"/>
    <w:rsid w:val="00A14840"/>
    <w:rsid w:val="00A14EA2"/>
    <w:rsid w:val="00A16018"/>
    <w:rsid w:val="00A1630F"/>
    <w:rsid w:val="00A206DE"/>
    <w:rsid w:val="00A20925"/>
    <w:rsid w:val="00A20E18"/>
    <w:rsid w:val="00A21761"/>
    <w:rsid w:val="00A21A12"/>
    <w:rsid w:val="00A21E43"/>
    <w:rsid w:val="00A251AE"/>
    <w:rsid w:val="00A25414"/>
    <w:rsid w:val="00A25E1F"/>
    <w:rsid w:val="00A265B0"/>
    <w:rsid w:val="00A26CA1"/>
    <w:rsid w:val="00A272C5"/>
    <w:rsid w:val="00A27F8D"/>
    <w:rsid w:val="00A31579"/>
    <w:rsid w:val="00A318FE"/>
    <w:rsid w:val="00A31AFD"/>
    <w:rsid w:val="00A32256"/>
    <w:rsid w:val="00A32AF0"/>
    <w:rsid w:val="00A32F34"/>
    <w:rsid w:val="00A3323D"/>
    <w:rsid w:val="00A3324A"/>
    <w:rsid w:val="00A336B6"/>
    <w:rsid w:val="00A33EDC"/>
    <w:rsid w:val="00A3439D"/>
    <w:rsid w:val="00A35C98"/>
    <w:rsid w:val="00A4070A"/>
    <w:rsid w:val="00A412F5"/>
    <w:rsid w:val="00A41FE4"/>
    <w:rsid w:val="00A429E6"/>
    <w:rsid w:val="00A44C93"/>
    <w:rsid w:val="00A45595"/>
    <w:rsid w:val="00A456B4"/>
    <w:rsid w:val="00A45D94"/>
    <w:rsid w:val="00A473B4"/>
    <w:rsid w:val="00A47B93"/>
    <w:rsid w:val="00A50DAA"/>
    <w:rsid w:val="00A50F73"/>
    <w:rsid w:val="00A5108B"/>
    <w:rsid w:val="00A52242"/>
    <w:rsid w:val="00A53258"/>
    <w:rsid w:val="00A54007"/>
    <w:rsid w:val="00A5459A"/>
    <w:rsid w:val="00A55616"/>
    <w:rsid w:val="00A55DE6"/>
    <w:rsid w:val="00A576D2"/>
    <w:rsid w:val="00A60F93"/>
    <w:rsid w:val="00A611ED"/>
    <w:rsid w:val="00A613E6"/>
    <w:rsid w:val="00A63C50"/>
    <w:rsid w:val="00A66C4A"/>
    <w:rsid w:val="00A673E3"/>
    <w:rsid w:val="00A716E9"/>
    <w:rsid w:val="00A718B7"/>
    <w:rsid w:val="00A71CDD"/>
    <w:rsid w:val="00A721F8"/>
    <w:rsid w:val="00A743A5"/>
    <w:rsid w:val="00A754BD"/>
    <w:rsid w:val="00A75ACA"/>
    <w:rsid w:val="00A76CF4"/>
    <w:rsid w:val="00A81092"/>
    <w:rsid w:val="00A811DA"/>
    <w:rsid w:val="00A81839"/>
    <w:rsid w:val="00A9076F"/>
    <w:rsid w:val="00A928EE"/>
    <w:rsid w:val="00A9334D"/>
    <w:rsid w:val="00A93ADA"/>
    <w:rsid w:val="00A93C2D"/>
    <w:rsid w:val="00A95140"/>
    <w:rsid w:val="00A972E1"/>
    <w:rsid w:val="00AA0460"/>
    <w:rsid w:val="00AA0694"/>
    <w:rsid w:val="00AA14A8"/>
    <w:rsid w:val="00AA1F43"/>
    <w:rsid w:val="00AA3B0F"/>
    <w:rsid w:val="00AA5433"/>
    <w:rsid w:val="00AA5DBB"/>
    <w:rsid w:val="00AB0863"/>
    <w:rsid w:val="00AB0ECB"/>
    <w:rsid w:val="00AB1E5F"/>
    <w:rsid w:val="00AB2882"/>
    <w:rsid w:val="00AB5377"/>
    <w:rsid w:val="00AB6FAA"/>
    <w:rsid w:val="00AC0840"/>
    <w:rsid w:val="00AC0F60"/>
    <w:rsid w:val="00AC1516"/>
    <w:rsid w:val="00AC1E8A"/>
    <w:rsid w:val="00AC3BB8"/>
    <w:rsid w:val="00AC40D0"/>
    <w:rsid w:val="00AC5819"/>
    <w:rsid w:val="00AC5D06"/>
    <w:rsid w:val="00AC5D09"/>
    <w:rsid w:val="00AC6F1B"/>
    <w:rsid w:val="00AD0054"/>
    <w:rsid w:val="00AD072F"/>
    <w:rsid w:val="00AD0FEF"/>
    <w:rsid w:val="00AD155A"/>
    <w:rsid w:val="00AD1A92"/>
    <w:rsid w:val="00AD26CB"/>
    <w:rsid w:val="00AD383F"/>
    <w:rsid w:val="00AD44EC"/>
    <w:rsid w:val="00AD4D27"/>
    <w:rsid w:val="00AD5EA9"/>
    <w:rsid w:val="00AE03C0"/>
    <w:rsid w:val="00AE3BCD"/>
    <w:rsid w:val="00AE47FE"/>
    <w:rsid w:val="00AE5BE1"/>
    <w:rsid w:val="00AE5CE8"/>
    <w:rsid w:val="00AE668F"/>
    <w:rsid w:val="00AE7956"/>
    <w:rsid w:val="00AF22C9"/>
    <w:rsid w:val="00AF4176"/>
    <w:rsid w:val="00AF517F"/>
    <w:rsid w:val="00AF52D2"/>
    <w:rsid w:val="00AF6694"/>
    <w:rsid w:val="00B00A64"/>
    <w:rsid w:val="00B045FF"/>
    <w:rsid w:val="00B07F53"/>
    <w:rsid w:val="00B1026A"/>
    <w:rsid w:val="00B10C58"/>
    <w:rsid w:val="00B12535"/>
    <w:rsid w:val="00B12899"/>
    <w:rsid w:val="00B13C87"/>
    <w:rsid w:val="00B14155"/>
    <w:rsid w:val="00B178D7"/>
    <w:rsid w:val="00B20628"/>
    <w:rsid w:val="00B20DB6"/>
    <w:rsid w:val="00B216DB"/>
    <w:rsid w:val="00B2181D"/>
    <w:rsid w:val="00B218C9"/>
    <w:rsid w:val="00B21B7D"/>
    <w:rsid w:val="00B22069"/>
    <w:rsid w:val="00B22E20"/>
    <w:rsid w:val="00B23F7A"/>
    <w:rsid w:val="00B241C6"/>
    <w:rsid w:val="00B2469B"/>
    <w:rsid w:val="00B24BB5"/>
    <w:rsid w:val="00B25658"/>
    <w:rsid w:val="00B258BF"/>
    <w:rsid w:val="00B26CE1"/>
    <w:rsid w:val="00B2708E"/>
    <w:rsid w:val="00B27417"/>
    <w:rsid w:val="00B27B0C"/>
    <w:rsid w:val="00B27C72"/>
    <w:rsid w:val="00B27DC9"/>
    <w:rsid w:val="00B30024"/>
    <w:rsid w:val="00B30526"/>
    <w:rsid w:val="00B31FE1"/>
    <w:rsid w:val="00B3223F"/>
    <w:rsid w:val="00B326A6"/>
    <w:rsid w:val="00B3296C"/>
    <w:rsid w:val="00B32DB0"/>
    <w:rsid w:val="00B3315F"/>
    <w:rsid w:val="00B36CF9"/>
    <w:rsid w:val="00B37074"/>
    <w:rsid w:val="00B403B6"/>
    <w:rsid w:val="00B433A7"/>
    <w:rsid w:val="00B43E64"/>
    <w:rsid w:val="00B448EB"/>
    <w:rsid w:val="00B45EEB"/>
    <w:rsid w:val="00B46827"/>
    <w:rsid w:val="00B47868"/>
    <w:rsid w:val="00B47EA1"/>
    <w:rsid w:val="00B5065F"/>
    <w:rsid w:val="00B52014"/>
    <w:rsid w:val="00B52652"/>
    <w:rsid w:val="00B52830"/>
    <w:rsid w:val="00B54DEE"/>
    <w:rsid w:val="00B56E13"/>
    <w:rsid w:val="00B6092E"/>
    <w:rsid w:val="00B60967"/>
    <w:rsid w:val="00B6250E"/>
    <w:rsid w:val="00B64656"/>
    <w:rsid w:val="00B6484C"/>
    <w:rsid w:val="00B657BA"/>
    <w:rsid w:val="00B65841"/>
    <w:rsid w:val="00B66588"/>
    <w:rsid w:val="00B6709F"/>
    <w:rsid w:val="00B67F44"/>
    <w:rsid w:val="00B7045D"/>
    <w:rsid w:val="00B705CD"/>
    <w:rsid w:val="00B708F9"/>
    <w:rsid w:val="00B70DD4"/>
    <w:rsid w:val="00B713B9"/>
    <w:rsid w:val="00B71763"/>
    <w:rsid w:val="00B725B1"/>
    <w:rsid w:val="00B74C3F"/>
    <w:rsid w:val="00B7513C"/>
    <w:rsid w:val="00B7621F"/>
    <w:rsid w:val="00B77151"/>
    <w:rsid w:val="00B77DFC"/>
    <w:rsid w:val="00B806EC"/>
    <w:rsid w:val="00B81531"/>
    <w:rsid w:val="00B821CE"/>
    <w:rsid w:val="00B829D8"/>
    <w:rsid w:val="00B82ED2"/>
    <w:rsid w:val="00B84F87"/>
    <w:rsid w:val="00B859C5"/>
    <w:rsid w:val="00B864AF"/>
    <w:rsid w:val="00B86E6E"/>
    <w:rsid w:val="00B916C2"/>
    <w:rsid w:val="00B9479F"/>
    <w:rsid w:val="00B9525C"/>
    <w:rsid w:val="00B9547A"/>
    <w:rsid w:val="00B964F2"/>
    <w:rsid w:val="00B9725E"/>
    <w:rsid w:val="00B97959"/>
    <w:rsid w:val="00BA4735"/>
    <w:rsid w:val="00BA63B6"/>
    <w:rsid w:val="00BA6757"/>
    <w:rsid w:val="00BA7D0B"/>
    <w:rsid w:val="00BB28CE"/>
    <w:rsid w:val="00BB28F2"/>
    <w:rsid w:val="00BB4509"/>
    <w:rsid w:val="00BB46D9"/>
    <w:rsid w:val="00BC2FD4"/>
    <w:rsid w:val="00BC31CF"/>
    <w:rsid w:val="00BC3A61"/>
    <w:rsid w:val="00BC468A"/>
    <w:rsid w:val="00BC6061"/>
    <w:rsid w:val="00BC6849"/>
    <w:rsid w:val="00BC7B33"/>
    <w:rsid w:val="00BD0653"/>
    <w:rsid w:val="00BD2611"/>
    <w:rsid w:val="00BD28D9"/>
    <w:rsid w:val="00BD30F4"/>
    <w:rsid w:val="00BD36AC"/>
    <w:rsid w:val="00BD48DC"/>
    <w:rsid w:val="00BD7932"/>
    <w:rsid w:val="00BE09E1"/>
    <w:rsid w:val="00BE265B"/>
    <w:rsid w:val="00BE2ABA"/>
    <w:rsid w:val="00BE31CE"/>
    <w:rsid w:val="00BE3899"/>
    <w:rsid w:val="00BE3E7F"/>
    <w:rsid w:val="00BE3E86"/>
    <w:rsid w:val="00BE40EC"/>
    <w:rsid w:val="00BE5055"/>
    <w:rsid w:val="00BE6722"/>
    <w:rsid w:val="00BE6BBD"/>
    <w:rsid w:val="00BF0032"/>
    <w:rsid w:val="00BF0600"/>
    <w:rsid w:val="00BF1F6E"/>
    <w:rsid w:val="00BF4DE9"/>
    <w:rsid w:val="00BF5870"/>
    <w:rsid w:val="00BF592C"/>
    <w:rsid w:val="00BF7FA4"/>
    <w:rsid w:val="00C00974"/>
    <w:rsid w:val="00C010F0"/>
    <w:rsid w:val="00C02184"/>
    <w:rsid w:val="00C03C99"/>
    <w:rsid w:val="00C04890"/>
    <w:rsid w:val="00C04DF8"/>
    <w:rsid w:val="00C05214"/>
    <w:rsid w:val="00C0634D"/>
    <w:rsid w:val="00C1057E"/>
    <w:rsid w:val="00C10855"/>
    <w:rsid w:val="00C1114C"/>
    <w:rsid w:val="00C12E2C"/>
    <w:rsid w:val="00C1321E"/>
    <w:rsid w:val="00C1497C"/>
    <w:rsid w:val="00C14BB1"/>
    <w:rsid w:val="00C16DA0"/>
    <w:rsid w:val="00C17832"/>
    <w:rsid w:val="00C2007E"/>
    <w:rsid w:val="00C201F7"/>
    <w:rsid w:val="00C20344"/>
    <w:rsid w:val="00C204C7"/>
    <w:rsid w:val="00C215D7"/>
    <w:rsid w:val="00C233FD"/>
    <w:rsid w:val="00C238B7"/>
    <w:rsid w:val="00C24E4D"/>
    <w:rsid w:val="00C25473"/>
    <w:rsid w:val="00C27E39"/>
    <w:rsid w:val="00C303C5"/>
    <w:rsid w:val="00C30F93"/>
    <w:rsid w:val="00C314E7"/>
    <w:rsid w:val="00C315C1"/>
    <w:rsid w:val="00C323C6"/>
    <w:rsid w:val="00C33D41"/>
    <w:rsid w:val="00C34E0A"/>
    <w:rsid w:val="00C351F6"/>
    <w:rsid w:val="00C357A6"/>
    <w:rsid w:val="00C3626C"/>
    <w:rsid w:val="00C36F40"/>
    <w:rsid w:val="00C418A1"/>
    <w:rsid w:val="00C42592"/>
    <w:rsid w:val="00C42CDD"/>
    <w:rsid w:val="00C433A7"/>
    <w:rsid w:val="00C43AEA"/>
    <w:rsid w:val="00C43B2F"/>
    <w:rsid w:val="00C44185"/>
    <w:rsid w:val="00C45322"/>
    <w:rsid w:val="00C4567F"/>
    <w:rsid w:val="00C46FFF"/>
    <w:rsid w:val="00C47122"/>
    <w:rsid w:val="00C47AAD"/>
    <w:rsid w:val="00C506CC"/>
    <w:rsid w:val="00C50B15"/>
    <w:rsid w:val="00C51A08"/>
    <w:rsid w:val="00C52B7A"/>
    <w:rsid w:val="00C53027"/>
    <w:rsid w:val="00C53DBB"/>
    <w:rsid w:val="00C5450D"/>
    <w:rsid w:val="00C54776"/>
    <w:rsid w:val="00C550A8"/>
    <w:rsid w:val="00C552FB"/>
    <w:rsid w:val="00C56099"/>
    <w:rsid w:val="00C60249"/>
    <w:rsid w:val="00C6312A"/>
    <w:rsid w:val="00C633F7"/>
    <w:rsid w:val="00C6642C"/>
    <w:rsid w:val="00C70CE0"/>
    <w:rsid w:val="00C718C5"/>
    <w:rsid w:val="00C71CC9"/>
    <w:rsid w:val="00C73DEA"/>
    <w:rsid w:val="00C75710"/>
    <w:rsid w:val="00C75DBC"/>
    <w:rsid w:val="00C75FD4"/>
    <w:rsid w:val="00C7631F"/>
    <w:rsid w:val="00C76555"/>
    <w:rsid w:val="00C76715"/>
    <w:rsid w:val="00C77A30"/>
    <w:rsid w:val="00C77B8A"/>
    <w:rsid w:val="00C811C4"/>
    <w:rsid w:val="00C81F1F"/>
    <w:rsid w:val="00C835DF"/>
    <w:rsid w:val="00C843A8"/>
    <w:rsid w:val="00C8467F"/>
    <w:rsid w:val="00C8647B"/>
    <w:rsid w:val="00C909F6"/>
    <w:rsid w:val="00C90B1A"/>
    <w:rsid w:val="00C90BDB"/>
    <w:rsid w:val="00C91CBF"/>
    <w:rsid w:val="00C91E22"/>
    <w:rsid w:val="00C92597"/>
    <w:rsid w:val="00C9264E"/>
    <w:rsid w:val="00C92DD8"/>
    <w:rsid w:val="00C93400"/>
    <w:rsid w:val="00C94710"/>
    <w:rsid w:val="00C948E8"/>
    <w:rsid w:val="00C9504A"/>
    <w:rsid w:val="00C96398"/>
    <w:rsid w:val="00C9657B"/>
    <w:rsid w:val="00CA091B"/>
    <w:rsid w:val="00CA0E4C"/>
    <w:rsid w:val="00CA0FBE"/>
    <w:rsid w:val="00CA24BD"/>
    <w:rsid w:val="00CA3206"/>
    <w:rsid w:val="00CA3EAF"/>
    <w:rsid w:val="00CA3F5F"/>
    <w:rsid w:val="00CA4404"/>
    <w:rsid w:val="00CA576F"/>
    <w:rsid w:val="00CA68AD"/>
    <w:rsid w:val="00CA739A"/>
    <w:rsid w:val="00CB0AE9"/>
    <w:rsid w:val="00CB297E"/>
    <w:rsid w:val="00CB39A3"/>
    <w:rsid w:val="00CB4C03"/>
    <w:rsid w:val="00CB566F"/>
    <w:rsid w:val="00CB7780"/>
    <w:rsid w:val="00CB783F"/>
    <w:rsid w:val="00CB78C9"/>
    <w:rsid w:val="00CC0329"/>
    <w:rsid w:val="00CC0776"/>
    <w:rsid w:val="00CC1CA2"/>
    <w:rsid w:val="00CC4010"/>
    <w:rsid w:val="00CC51C2"/>
    <w:rsid w:val="00CC5B86"/>
    <w:rsid w:val="00CC7408"/>
    <w:rsid w:val="00CC7673"/>
    <w:rsid w:val="00CD1AF5"/>
    <w:rsid w:val="00CD1B93"/>
    <w:rsid w:val="00CD25B0"/>
    <w:rsid w:val="00CD62BA"/>
    <w:rsid w:val="00CD656A"/>
    <w:rsid w:val="00CD6E41"/>
    <w:rsid w:val="00CD7735"/>
    <w:rsid w:val="00CE0470"/>
    <w:rsid w:val="00CE2028"/>
    <w:rsid w:val="00CE2C55"/>
    <w:rsid w:val="00CE2DA6"/>
    <w:rsid w:val="00CE2F79"/>
    <w:rsid w:val="00CE3094"/>
    <w:rsid w:val="00CE4269"/>
    <w:rsid w:val="00CE4EA9"/>
    <w:rsid w:val="00CE6398"/>
    <w:rsid w:val="00CF00D5"/>
    <w:rsid w:val="00CF1369"/>
    <w:rsid w:val="00CF1483"/>
    <w:rsid w:val="00CF20C4"/>
    <w:rsid w:val="00CF2120"/>
    <w:rsid w:val="00CF2E41"/>
    <w:rsid w:val="00CF3113"/>
    <w:rsid w:val="00CF4874"/>
    <w:rsid w:val="00CF72DC"/>
    <w:rsid w:val="00D005DA"/>
    <w:rsid w:val="00D01B9E"/>
    <w:rsid w:val="00D02E54"/>
    <w:rsid w:val="00D0342E"/>
    <w:rsid w:val="00D038BF"/>
    <w:rsid w:val="00D0423E"/>
    <w:rsid w:val="00D0780B"/>
    <w:rsid w:val="00D07D90"/>
    <w:rsid w:val="00D10A28"/>
    <w:rsid w:val="00D10E0A"/>
    <w:rsid w:val="00D10F8D"/>
    <w:rsid w:val="00D112A9"/>
    <w:rsid w:val="00D114F0"/>
    <w:rsid w:val="00D11682"/>
    <w:rsid w:val="00D11D70"/>
    <w:rsid w:val="00D15C27"/>
    <w:rsid w:val="00D16D2A"/>
    <w:rsid w:val="00D16FD3"/>
    <w:rsid w:val="00D204E4"/>
    <w:rsid w:val="00D228B9"/>
    <w:rsid w:val="00D22EF2"/>
    <w:rsid w:val="00D255A7"/>
    <w:rsid w:val="00D25FCD"/>
    <w:rsid w:val="00D30C59"/>
    <w:rsid w:val="00D3119A"/>
    <w:rsid w:val="00D31477"/>
    <w:rsid w:val="00D31AD3"/>
    <w:rsid w:val="00D347EB"/>
    <w:rsid w:val="00D377D8"/>
    <w:rsid w:val="00D37A2E"/>
    <w:rsid w:val="00D403F3"/>
    <w:rsid w:val="00D41573"/>
    <w:rsid w:val="00D421B4"/>
    <w:rsid w:val="00D429EF"/>
    <w:rsid w:val="00D437CA"/>
    <w:rsid w:val="00D43E88"/>
    <w:rsid w:val="00D440FB"/>
    <w:rsid w:val="00D450CD"/>
    <w:rsid w:val="00D4517F"/>
    <w:rsid w:val="00D45554"/>
    <w:rsid w:val="00D45EE9"/>
    <w:rsid w:val="00D460A5"/>
    <w:rsid w:val="00D469CC"/>
    <w:rsid w:val="00D46EAE"/>
    <w:rsid w:val="00D50064"/>
    <w:rsid w:val="00D50DA0"/>
    <w:rsid w:val="00D511E0"/>
    <w:rsid w:val="00D5153B"/>
    <w:rsid w:val="00D516C5"/>
    <w:rsid w:val="00D52B81"/>
    <w:rsid w:val="00D54788"/>
    <w:rsid w:val="00D5537F"/>
    <w:rsid w:val="00D56362"/>
    <w:rsid w:val="00D56AF2"/>
    <w:rsid w:val="00D5707F"/>
    <w:rsid w:val="00D57696"/>
    <w:rsid w:val="00D62D86"/>
    <w:rsid w:val="00D64994"/>
    <w:rsid w:val="00D650B2"/>
    <w:rsid w:val="00D65280"/>
    <w:rsid w:val="00D6575B"/>
    <w:rsid w:val="00D659FB"/>
    <w:rsid w:val="00D66008"/>
    <w:rsid w:val="00D665B0"/>
    <w:rsid w:val="00D66909"/>
    <w:rsid w:val="00D6795F"/>
    <w:rsid w:val="00D70453"/>
    <w:rsid w:val="00D70BA2"/>
    <w:rsid w:val="00D71099"/>
    <w:rsid w:val="00D71B48"/>
    <w:rsid w:val="00D72299"/>
    <w:rsid w:val="00D72AD9"/>
    <w:rsid w:val="00D7364B"/>
    <w:rsid w:val="00D73D02"/>
    <w:rsid w:val="00D73FA0"/>
    <w:rsid w:val="00D748D0"/>
    <w:rsid w:val="00D752E0"/>
    <w:rsid w:val="00D754EA"/>
    <w:rsid w:val="00D75E62"/>
    <w:rsid w:val="00D821FD"/>
    <w:rsid w:val="00D83AE0"/>
    <w:rsid w:val="00D83D04"/>
    <w:rsid w:val="00D8443D"/>
    <w:rsid w:val="00D85EA3"/>
    <w:rsid w:val="00D860C2"/>
    <w:rsid w:val="00D86B45"/>
    <w:rsid w:val="00D87A3A"/>
    <w:rsid w:val="00D87F19"/>
    <w:rsid w:val="00D9170C"/>
    <w:rsid w:val="00D92195"/>
    <w:rsid w:val="00D92C29"/>
    <w:rsid w:val="00D933E5"/>
    <w:rsid w:val="00D9652E"/>
    <w:rsid w:val="00D96AF3"/>
    <w:rsid w:val="00D96BEB"/>
    <w:rsid w:val="00DA0209"/>
    <w:rsid w:val="00DA08FF"/>
    <w:rsid w:val="00DA1412"/>
    <w:rsid w:val="00DA2BD8"/>
    <w:rsid w:val="00DA32F8"/>
    <w:rsid w:val="00DA3C02"/>
    <w:rsid w:val="00DA5033"/>
    <w:rsid w:val="00DA64C6"/>
    <w:rsid w:val="00DB14B4"/>
    <w:rsid w:val="00DB1601"/>
    <w:rsid w:val="00DB2B69"/>
    <w:rsid w:val="00DB4336"/>
    <w:rsid w:val="00DB43AB"/>
    <w:rsid w:val="00DB4B0D"/>
    <w:rsid w:val="00DB4F46"/>
    <w:rsid w:val="00DB53C3"/>
    <w:rsid w:val="00DB6D42"/>
    <w:rsid w:val="00DC09EE"/>
    <w:rsid w:val="00DC0D29"/>
    <w:rsid w:val="00DC11C5"/>
    <w:rsid w:val="00DC1B20"/>
    <w:rsid w:val="00DC1C80"/>
    <w:rsid w:val="00DC1F70"/>
    <w:rsid w:val="00DC23D9"/>
    <w:rsid w:val="00DC2B3D"/>
    <w:rsid w:val="00DC3E8C"/>
    <w:rsid w:val="00DC4B4D"/>
    <w:rsid w:val="00DC5694"/>
    <w:rsid w:val="00DC6A7B"/>
    <w:rsid w:val="00DD0988"/>
    <w:rsid w:val="00DD0C05"/>
    <w:rsid w:val="00DD134D"/>
    <w:rsid w:val="00DD3577"/>
    <w:rsid w:val="00DD4362"/>
    <w:rsid w:val="00DD4D2C"/>
    <w:rsid w:val="00DD6C39"/>
    <w:rsid w:val="00DE0626"/>
    <w:rsid w:val="00DE0A47"/>
    <w:rsid w:val="00DE295B"/>
    <w:rsid w:val="00DE3ED2"/>
    <w:rsid w:val="00DE525B"/>
    <w:rsid w:val="00DE5AED"/>
    <w:rsid w:val="00DE6D8A"/>
    <w:rsid w:val="00DF1058"/>
    <w:rsid w:val="00DF125F"/>
    <w:rsid w:val="00DF1D05"/>
    <w:rsid w:val="00DF2116"/>
    <w:rsid w:val="00DF3FF4"/>
    <w:rsid w:val="00DF4B69"/>
    <w:rsid w:val="00DF71E4"/>
    <w:rsid w:val="00DF7677"/>
    <w:rsid w:val="00E0000C"/>
    <w:rsid w:val="00E00F46"/>
    <w:rsid w:val="00E020F6"/>
    <w:rsid w:val="00E02C5E"/>
    <w:rsid w:val="00E03B15"/>
    <w:rsid w:val="00E05143"/>
    <w:rsid w:val="00E05472"/>
    <w:rsid w:val="00E07E6E"/>
    <w:rsid w:val="00E10B93"/>
    <w:rsid w:val="00E10F4D"/>
    <w:rsid w:val="00E1129F"/>
    <w:rsid w:val="00E11D1F"/>
    <w:rsid w:val="00E13A3E"/>
    <w:rsid w:val="00E144A1"/>
    <w:rsid w:val="00E144C0"/>
    <w:rsid w:val="00E14AF4"/>
    <w:rsid w:val="00E14B1C"/>
    <w:rsid w:val="00E15631"/>
    <w:rsid w:val="00E15716"/>
    <w:rsid w:val="00E1724E"/>
    <w:rsid w:val="00E20805"/>
    <w:rsid w:val="00E21FBB"/>
    <w:rsid w:val="00E220D7"/>
    <w:rsid w:val="00E22EB4"/>
    <w:rsid w:val="00E23704"/>
    <w:rsid w:val="00E23741"/>
    <w:rsid w:val="00E253D0"/>
    <w:rsid w:val="00E256B6"/>
    <w:rsid w:val="00E27851"/>
    <w:rsid w:val="00E3073B"/>
    <w:rsid w:val="00E30E45"/>
    <w:rsid w:val="00E31EDF"/>
    <w:rsid w:val="00E324E1"/>
    <w:rsid w:val="00E33E53"/>
    <w:rsid w:val="00E35AC1"/>
    <w:rsid w:val="00E3660C"/>
    <w:rsid w:val="00E36D25"/>
    <w:rsid w:val="00E37742"/>
    <w:rsid w:val="00E401AE"/>
    <w:rsid w:val="00E41A15"/>
    <w:rsid w:val="00E41DC7"/>
    <w:rsid w:val="00E421AC"/>
    <w:rsid w:val="00E4352B"/>
    <w:rsid w:val="00E43F7F"/>
    <w:rsid w:val="00E47715"/>
    <w:rsid w:val="00E47787"/>
    <w:rsid w:val="00E50C6F"/>
    <w:rsid w:val="00E5235B"/>
    <w:rsid w:val="00E53743"/>
    <w:rsid w:val="00E548EC"/>
    <w:rsid w:val="00E55B4F"/>
    <w:rsid w:val="00E55BF1"/>
    <w:rsid w:val="00E566C0"/>
    <w:rsid w:val="00E56703"/>
    <w:rsid w:val="00E62E8E"/>
    <w:rsid w:val="00E62F3D"/>
    <w:rsid w:val="00E66087"/>
    <w:rsid w:val="00E711F3"/>
    <w:rsid w:val="00E71DA7"/>
    <w:rsid w:val="00E73974"/>
    <w:rsid w:val="00E76FA5"/>
    <w:rsid w:val="00E7707A"/>
    <w:rsid w:val="00E821A0"/>
    <w:rsid w:val="00E829E5"/>
    <w:rsid w:val="00E83288"/>
    <w:rsid w:val="00E833FD"/>
    <w:rsid w:val="00E837B0"/>
    <w:rsid w:val="00E83B86"/>
    <w:rsid w:val="00E84080"/>
    <w:rsid w:val="00E843D8"/>
    <w:rsid w:val="00E8444D"/>
    <w:rsid w:val="00E8447F"/>
    <w:rsid w:val="00E84D12"/>
    <w:rsid w:val="00E8606F"/>
    <w:rsid w:val="00E86078"/>
    <w:rsid w:val="00E86181"/>
    <w:rsid w:val="00E871A8"/>
    <w:rsid w:val="00E874F0"/>
    <w:rsid w:val="00E9126D"/>
    <w:rsid w:val="00E92000"/>
    <w:rsid w:val="00E9290D"/>
    <w:rsid w:val="00E92A70"/>
    <w:rsid w:val="00E92B58"/>
    <w:rsid w:val="00E93CF1"/>
    <w:rsid w:val="00E93F70"/>
    <w:rsid w:val="00E9436A"/>
    <w:rsid w:val="00E96CEA"/>
    <w:rsid w:val="00EA0070"/>
    <w:rsid w:val="00EA0835"/>
    <w:rsid w:val="00EA1963"/>
    <w:rsid w:val="00EA1FE8"/>
    <w:rsid w:val="00EA24CB"/>
    <w:rsid w:val="00EA2C63"/>
    <w:rsid w:val="00EA3611"/>
    <w:rsid w:val="00EA3884"/>
    <w:rsid w:val="00EB2300"/>
    <w:rsid w:val="00EB5AF7"/>
    <w:rsid w:val="00EB6003"/>
    <w:rsid w:val="00EB62B1"/>
    <w:rsid w:val="00EB656F"/>
    <w:rsid w:val="00EB6838"/>
    <w:rsid w:val="00EB6FCF"/>
    <w:rsid w:val="00EB7197"/>
    <w:rsid w:val="00EC0035"/>
    <w:rsid w:val="00EC0D95"/>
    <w:rsid w:val="00EC1B42"/>
    <w:rsid w:val="00EC213C"/>
    <w:rsid w:val="00EC224B"/>
    <w:rsid w:val="00EC4927"/>
    <w:rsid w:val="00EC4C5C"/>
    <w:rsid w:val="00EC55D0"/>
    <w:rsid w:val="00EC6124"/>
    <w:rsid w:val="00EC6175"/>
    <w:rsid w:val="00EC6688"/>
    <w:rsid w:val="00EC6C9F"/>
    <w:rsid w:val="00EC78B4"/>
    <w:rsid w:val="00ED07CF"/>
    <w:rsid w:val="00ED16DF"/>
    <w:rsid w:val="00ED1B8B"/>
    <w:rsid w:val="00ED2326"/>
    <w:rsid w:val="00ED34EC"/>
    <w:rsid w:val="00ED4614"/>
    <w:rsid w:val="00ED4CF1"/>
    <w:rsid w:val="00ED5948"/>
    <w:rsid w:val="00ED5EA4"/>
    <w:rsid w:val="00ED65EF"/>
    <w:rsid w:val="00EE00CB"/>
    <w:rsid w:val="00EE24D0"/>
    <w:rsid w:val="00EE2827"/>
    <w:rsid w:val="00EE2A5B"/>
    <w:rsid w:val="00EE31E5"/>
    <w:rsid w:val="00EE3F9C"/>
    <w:rsid w:val="00EE40F0"/>
    <w:rsid w:val="00EE4B15"/>
    <w:rsid w:val="00EE4DE5"/>
    <w:rsid w:val="00EE4E54"/>
    <w:rsid w:val="00EE5C0E"/>
    <w:rsid w:val="00EE5DE2"/>
    <w:rsid w:val="00EE5F2A"/>
    <w:rsid w:val="00EE62DD"/>
    <w:rsid w:val="00EE6737"/>
    <w:rsid w:val="00EE6BD0"/>
    <w:rsid w:val="00EE74F5"/>
    <w:rsid w:val="00EF0195"/>
    <w:rsid w:val="00EF0CD1"/>
    <w:rsid w:val="00EF30DC"/>
    <w:rsid w:val="00EF3BFD"/>
    <w:rsid w:val="00EF4528"/>
    <w:rsid w:val="00EF5B52"/>
    <w:rsid w:val="00EF6DB3"/>
    <w:rsid w:val="00F015D7"/>
    <w:rsid w:val="00F0298A"/>
    <w:rsid w:val="00F02A94"/>
    <w:rsid w:val="00F02C54"/>
    <w:rsid w:val="00F02DC6"/>
    <w:rsid w:val="00F02DDD"/>
    <w:rsid w:val="00F041CD"/>
    <w:rsid w:val="00F06942"/>
    <w:rsid w:val="00F11432"/>
    <w:rsid w:val="00F1154C"/>
    <w:rsid w:val="00F1155D"/>
    <w:rsid w:val="00F13500"/>
    <w:rsid w:val="00F158A9"/>
    <w:rsid w:val="00F15AE9"/>
    <w:rsid w:val="00F16425"/>
    <w:rsid w:val="00F17F1F"/>
    <w:rsid w:val="00F225B1"/>
    <w:rsid w:val="00F22DCC"/>
    <w:rsid w:val="00F23621"/>
    <w:rsid w:val="00F23F1C"/>
    <w:rsid w:val="00F2585C"/>
    <w:rsid w:val="00F25B82"/>
    <w:rsid w:val="00F269EA"/>
    <w:rsid w:val="00F27030"/>
    <w:rsid w:val="00F30A45"/>
    <w:rsid w:val="00F316A3"/>
    <w:rsid w:val="00F337D9"/>
    <w:rsid w:val="00F37ACC"/>
    <w:rsid w:val="00F37DE2"/>
    <w:rsid w:val="00F4029B"/>
    <w:rsid w:val="00F4029E"/>
    <w:rsid w:val="00F40878"/>
    <w:rsid w:val="00F416B6"/>
    <w:rsid w:val="00F42F22"/>
    <w:rsid w:val="00F44AF1"/>
    <w:rsid w:val="00F46046"/>
    <w:rsid w:val="00F46386"/>
    <w:rsid w:val="00F46473"/>
    <w:rsid w:val="00F502F6"/>
    <w:rsid w:val="00F512F6"/>
    <w:rsid w:val="00F51555"/>
    <w:rsid w:val="00F5178E"/>
    <w:rsid w:val="00F51EEE"/>
    <w:rsid w:val="00F52EE1"/>
    <w:rsid w:val="00F54ADC"/>
    <w:rsid w:val="00F55BC5"/>
    <w:rsid w:val="00F56EFE"/>
    <w:rsid w:val="00F57E9C"/>
    <w:rsid w:val="00F607A5"/>
    <w:rsid w:val="00F607D3"/>
    <w:rsid w:val="00F613B3"/>
    <w:rsid w:val="00F61834"/>
    <w:rsid w:val="00F61861"/>
    <w:rsid w:val="00F61D09"/>
    <w:rsid w:val="00F633A3"/>
    <w:rsid w:val="00F63731"/>
    <w:rsid w:val="00F64256"/>
    <w:rsid w:val="00F64892"/>
    <w:rsid w:val="00F65C3E"/>
    <w:rsid w:val="00F65E55"/>
    <w:rsid w:val="00F70274"/>
    <w:rsid w:val="00F72353"/>
    <w:rsid w:val="00F7359B"/>
    <w:rsid w:val="00F73671"/>
    <w:rsid w:val="00F763E4"/>
    <w:rsid w:val="00F8051E"/>
    <w:rsid w:val="00F81453"/>
    <w:rsid w:val="00F823C8"/>
    <w:rsid w:val="00F82B35"/>
    <w:rsid w:val="00F82D25"/>
    <w:rsid w:val="00F8315E"/>
    <w:rsid w:val="00F8366D"/>
    <w:rsid w:val="00F84285"/>
    <w:rsid w:val="00F842D3"/>
    <w:rsid w:val="00F84926"/>
    <w:rsid w:val="00F85186"/>
    <w:rsid w:val="00F85410"/>
    <w:rsid w:val="00F868D5"/>
    <w:rsid w:val="00F9099C"/>
    <w:rsid w:val="00F91C32"/>
    <w:rsid w:val="00F925B1"/>
    <w:rsid w:val="00F92B3A"/>
    <w:rsid w:val="00F9354B"/>
    <w:rsid w:val="00F9360E"/>
    <w:rsid w:val="00F956C8"/>
    <w:rsid w:val="00F97A2F"/>
    <w:rsid w:val="00F97ED8"/>
    <w:rsid w:val="00FA2D1A"/>
    <w:rsid w:val="00FA4ADC"/>
    <w:rsid w:val="00FA4C17"/>
    <w:rsid w:val="00FA50D2"/>
    <w:rsid w:val="00FA5AB1"/>
    <w:rsid w:val="00FA5E82"/>
    <w:rsid w:val="00FA6AC9"/>
    <w:rsid w:val="00FA7AE0"/>
    <w:rsid w:val="00FB08E5"/>
    <w:rsid w:val="00FB1463"/>
    <w:rsid w:val="00FB16C1"/>
    <w:rsid w:val="00FB2830"/>
    <w:rsid w:val="00FB31A9"/>
    <w:rsid w:val="00FB32B5"/>
    <w:rsid w:val="00FB3FC9"/>
    <w:rsid w:val="00FB5401"/>
    <w:rsid w:val="00FB5B6E"/>
    <w:rsid w:val="00FB5F4A"/>
    <w:rsid w:val="00FB6363"/>
    <w:rsid w:val="00FC0CA5"/>
    <w:rsid w:val="00FC120D"/>
    <w:rsid w:val="00FC33B3"/>
    <w:rsid w:val="00FC3A3C"/>
    <w:rsid w:val="00FC445F"/>
    <w:rsid w:val="00FC45C6"/>
    <w:rsid w:val="00FC45D0"/>
    <w:rsid w:val="00FC4DAE"/>
    <w:rsid w:val="00FC5BAE"/>
    <w:rsid w:val="00FC7F56"/>
    <w:rsid w:val="00FD01EC"/>
    <w:rsid w:val="00FD0489"/>
    <w:rsid w:val="00FD0BED"/>
    <w:rsid w:val="00FD1495"/>
    <w:rsid w:val="00FD324C"/>
    <w:rsid w:val="00FD3335"/>
    <w:rsid w:val="00FD3CA6"/>
    <w:rsid w:val="00FD55AF"/>
    <w:rsid w:val="00FD6515"/>
    <w:rsid w:val="00FD6B5C"/>
    <w:rsid w:val="00FD6B76"/>
    <w:rsid w:val="00FD6C80"/>
    <w:rsid w:val="00FD7D11"/>
    <w:rsid w:val="00FE17D9"/>
    <w:rsid w:val="00FE2870"/>
    <w:rsid w:val="00FE6A98"/>
    <w:rsid w:val="00FE7BB6"/>
    <w:rsid w:val="00FF086A"/>
    <w:rsid w:val="00FF0EA9"/>
    <w:rsid w:val="00FF11C7"/>
    <w:rsid w:val="00FF1E50"/>
    <w:rsid w:val="00FF3AD6"/>
    <w:rsid w:val="00FF6412"/>
    <w:rsid w:val="00FF744D"/>
    <w:rsid w:val="1C3014FC"/>
    <w:rsid w:val="1FAA4D11"/>
    <w:rsid w:val="22EFB6A3"/>
    <w:rsid w:val="25F957CE"/>
    <w:rsid w:val="2902CA23"/>
    <w:rsid w:val="34A95DA5"/>
    <w:rsid w:val="414E8AB5"/>
    <w:rsid w:val="51AE80D4"/>
    <w:rsid w:val="6298A559"/>
    <w:rsid w:val="68242DF9"/>
    <w:rsid w:val="68AACC47"/>
    <w:rsid w:val="68DA1CC4"/>
    <w:rsid w:val="69DC21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922B1"/>
  <w15:docId w15:val="{D0E8E493-C4AC-4F37-854A-0CB0BE3A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09F6"/>
    <w:pPr>
      <w:spacing w:line="264" w:lineRule="auto"/>
    </w:pPr>
    <w:rPr>
      <w:rFonts w:ascii="Georgia" w:hAnsi="Georgia"/>
      <w:sz w:val="22"/>
    </w:rPr>
  </w:style>
  <w:style w:type="paragraph" w:styleId="Heading1">
    <w:name w:val="heading 1"/>
    <w:aliases w:val="Alt + Ü + 1"/>
    <w:basedOn w:val="Standardabsatz-PwC"/>
    <w:next w:val="Textkrper1"/>
    <w:link w:val="Heading1Char"/>
    <w:qFormat/>
    <w:rsid w:val="005B279E"/>
    <w:pPr>
      <w:keepNext/>
      <w:keepLines/>
      <w:numPr>
        <w:numId w:val="17"/>
      </w:numPr>
      <w:suppressAutoHyphens/>
      <w:spacing w:before="360" w:after="480" w:line="240" w:lineRule="auto"/>
      <w:outlineLvl w:val="0"/>
    </w:pPr>
    <w:rPr>
      <w:rFonts w:ascii="Arial" w:hAnsi="Arial"/>
      <w:b/>
      <w:kern w:val="28"/>
    </w:rPr>
  </w:style>
  <w:style w:type="paragraph" w:styleId="Heading2">
    <w:name w:val="heading 2"/>
    <w:aliases w:val="Alt + Ü + 2"/>
    <w:basedOn w:val="Heading1"/>
    <w:next w:val="BodyText2"/>
    <w:link w:val="Heading2Char"/>
    <w:uiPriority w:val="9"/>
    <w:qFormat/>
    <w:rsid w:val="00C909F6"/>
    <w:pPr>
      <w:numPr>
        <w:ilvl w:val="1"/>
      </w:numPr>
      <w:tabs>
        <w:tab w:val="left" w:pos="851"/>
      </w:tabs>
      <w:outlineLvl w:val="1"/>
    </w:pPr>
    <w:rPr>
      <w:b w:val="0"/>
    </w:rPr>
  </w:style>
  <w:style w:type="paragraph" w:styleId="Heading3">
    <w:name w:val="heading 3"/>
    <w:aliases w:val="Alt + Ü + 3"/>
    <w:basedOn w:val="Heading1"/>
    <w:next w:val="BodyText3"/>
    <w:qFormat/>
    <w:rsid w:val="00C909F6"/>
    <w:pPr>
      <w:numPr>
        <w:ilvl w:val="2"/>
      </w:numPr>
      <w:outlineLvl w:val="2"/>
    </w:pPr>
    <w:rPr>
      <w:b w:val="0"/>
      <w:i/>
    </w:rPr>
  </w:style>
  <w:style w:type="paragraph" w:styleId="Heading4">
    <w:name w:val="heading 4"/>
    <w:aliases w:val="Alt + Ü + 4"/>
    <w:basedOn w:val="Heading1"/>
    <w:next w:val="Textkrper4"/>
    <w:qFormat/>
    <w:rsid w:val="00C909F6"/>
    <w:pPr>
      <w:numPr>
        <w:ilvl w:val="3"/>
      </w:numPr>
      <w:outlineLvl w:val="3"/>
    </w:pPr>
    <w:rPr>
      <w:b w:val="0"/>
    </w:rPr>
  </w:style>
  <w:style w:type="paragraph" w:styleId="Heading5">
    <w:name w:val="heading 5"/>
    <w:aliases w:val="Alt + Ü + 5"/>
    <w:basedOn w:val="Heading1"/>
    <w:next w:val="Textkrper5"/>
    <w:qFormat/>
    <w:rsid w:val="00C909F6"/>
    <w:pPr>
      <w:numPr>
        <w:ilvl w:val="4"/>
      </w:numPr>
      <w:tabs>
        <w:tab w:val="left" w:pos="2126"/>
      </w:tabs>
      <w:outlineLvl w:val="4"/>
    </w:pPr>
    <w:rPr>
      <w:b w:val="0"/>
    </w:rPr>
  </w:style>
  <w:style w:type="paragraph" w:styleId="Heading6">
    <w:name w:val="heading 6"/>
    <w:basedOn w:val="Heading1"/>
    <w:next w:val="Normal"/>
    <w:qFormat/>
    <w:rsid w:val="00C909F6"/>
    <w:pPr>
      <w:numPr>
        <w:ilvl w:val="5"/>
      </w:numPr>
      <w:spacing w:before="120"/>
      <w:outlineLvl w:val="5"/>
    </w:pPr>
    <w:rPr>
      <w:b w:val="0"/>
      <w:i/>
    </w:rPr>
  </w:style>
  <w:style w:type="paragraph" w:styleId="Heading7">
    <w:name w:val="heading 7"/>
    <w:basedOn w:val="Heading1"/>
    <w:next w:val="Standardabsatz-PwC"/>
    <w:qFormat/>
    <w:rsid w:val="00C909F6"/>
    <w:pPr>
      <w:numPr>
        <w:numId w:val="0"/>
      </w:numPr>
      <w:tabs>
        <w:tab w:val="num" w:pos="425"/>
      </w:tabs>
      <w:spacing w:before="240" w:after="60"/>
      <w:ind w:left="425" w:hanging="425"/>
      <w:outlineLvl w:val="6"/>
    </w:pPr>
  </w:style>
  <w:style w:type="paragraph" w:styleId="Heading8">
    <w:name w:val="heading 8"/>
    <w:basedOn w:val="Heading1"/>
    <w:next w:val="Standardabsatz-PwC"/>
    <w:qFormat/>
    <w:rsid w:val="00C909F6"/>
    <w:pPr>
      <w:numPr>
        <w:numId w:val="0"/>
      </w:numPr>
      <w:tabs>
        <w:tab w:val="num" w:pos="425"/>
      </w:tabs>
      <w:spacing w:before="240" w:after="60"/>
      <w:ind w:left="425" w:hanging="425"/>
      <w:outlineLvl w:val="7"/>
    </w:pPr>
    <w:rPr>
      <w:i/>
    </w:rPr>
  </w:style>
  <w:style w:type="paragraph" w:styleId="Heading9">
    <w:name w:val="heading 9"/>
    <w:basedOn w:val="Heading1"/>
    <w:next w:val="Standardabsatz-PwC"/>
    <w:qFormat/>
    <w:rsid w:val="00C909F6"/>
    <w:pPr>
      <w:numPr>
        <w:numId w:val="0"/>
      </w:numPr>
      <w:tabs>
        <w:tab w:val="num" w:pos="425"/>
      </w:tabs>
      <w:spacing w:before="240" w:after="60"/>
      <w:ind w:left="425" w:hanging="425"/>
      <w:outlineLvl w:val="8"/>
    </w:pPr>
    <w:rPr>
      <w:b w:val="0"/>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absatz-PwC">
    <w:name w:val="Standardabsatz-PwC"/>
    <w:aliases w:val="Alt Gr + F3"/>
    <w:basedOn w:val="Normal"/>
    <w:link w:val="Standardabsatz-PwCChar"/>
    <w:rsid w:val="00C909F6"/>
    <w:pPr>
      <w:spacing w:after="120" w:line="360" w:lineRule="auto"/>
    </w:pPr>
  </w:style>
  <w:style w:type="paragraph" w:customStyle="1" w:styleId="Textkrper1">
    <w:name w:val="Textkörper 1"/>
    <w:aliases w:val="Alt + T + 1"/>
    <w:basedOn w:val="Textkrper0"/>
    <w:rsid w:val="00C909F6"/>
    <w:pPr>
      <w:ind w:left="425"/>
    </w:pPr>
  </w:style>
  <w:style w:type="paragraph" w:customStyle="1" w:styleId="Textkrper0">
    <w:name w:val="Textkörper 0"/>
    <w:aliases w:val="Alt + T + 0"/>
    <w:basedOn w:val="Standardabsatz-PwC"/>
    <w:rsid w:val="00C909F6"/>
    <w:pPr>
      <w:spacing w:after="240"/>
      <w:jc w:val="both"/>
    </w:pPr>
  </w:style>
  <w:style w:type="paragraph" w:styleId="BodyText2">
    <w:name w:val="Body Text 2"/>
    <w:aliases w:val="Alt + T + 2"/>
    <w:basedOn w:val="Textkrper0"/>
    <w:rsid w:val="00C909F6"/>
    <w:pPr>
      <w:ind w:left="851"/>
    </w:pPr>
  </w:style>
  <w:style w:type="paragraph" w:styleId="BodyText3">
    <w:name w:val="Body Text 3"/>
    <w:aliases w:val="Alt + T + 3"/>
    <w:basedOn w:val="Textkrper0"/>
    <w:rsid w:val="00C909F6"/>
    <w:pPr>
      <w:ind w:left="1276"/>
    </w:pPr>
  </w:style>
  <w:style w:type="paragraph" w:customStyle="1" w:styleId="Textkrper4">
    <w:name w:val="Textkörper 4"/>
    <w:aliases w:val="Alt + T + 4"/>
    <w:basedOn w:val="Textkrper0"/>
    <w:rsid w:val="00C909F6"/>
    <w:pPr>
      <w:ind w:left="1701"/>
    </w:pPr>
  </w:style>
  <w:style w:type="paragraph" w:customStyle="1" w:styleId="Textkrper5">
    <w:name w:val="Textkörper 5"/>
    <w:aliases w:val="Alt + T + 5"/>
    <w:basedOn w:val="Textkrper0"/>
    <w:rsid w:val="00C909F6"/>
    <w:pPr>
      <w:ind w:left="2126"/>
    </w:pPr>
  </w:style>
  <w:style w:type="paragraph" w:customStyle="1" w:styleId="Adresse">
    <w:name w:val="Adresse"/>
    <w:basedOn w:val="Normal"/>
    <w:rsid w:val="00C909F6"/>
    <w:pPr>
      <w:suppressAutoHyphens/>
    </w:pPr>
  </w:style>
  <w:style w:type="paragraph" w:styleId="Date">
    <w:name w:val="Date"/>
    <w:basedOn w:val="Standardabsatz-PwC"/>
    <w:next w:val="Normal"/>
    <w:rsid w:val="00C909F6"/>
    <w:pPr>
      <w:spacing w:before="120" w:after="0" w:line="260" w:lineRule="exact"/>
      <w:ind w:left="170"/>
    </w:pPr>
  </w:style>
  <w:style w:type="paragraph" w:customStyle="1" w:styleId="Datum-Unterzeile">
    <w:name w:val="Datum-Unterzeile"/>
    <w:basedOn w:val="Date"/>
    <w:rsid w:val="00C909F6"/>
    <w:pPr>
      <w:spacing w:before="0"/>
    </w:pPr>
    <w:rPr>
      <w:sz w:val="18"/>
    </w:rPr>
  </w:style>
  <w:style w:type="paragraph" w:styleId="ListBullet">
    <w:name w:val="List Bullet"/>
    <w:basedOn w:val="Normal"/>
    <w:rsid w:val="00C909F6"/>
    <w:pPr>
      <w:numPr>
        <w:numId w:val="1"/>
      </w:numPr>
    </w:pPr>
  </w:style>
  <w:style w:type="paragraph" w:styleId="ListBullet3">
    <w:name w:val="List Bullet 3"/>
    <w:basedOn w:val="Normal"/>
    <w:rsid w:val="00C909F6"/>
    <w:pPr>
      <w:numPr>
        <w:numId w:val="3"/>
      </w:numPr>
    </w:pPr>
  </w:style>
  <w:style w:type="paragraph" w:customStyle="1" w:styleId="Betreff">
    <w:name w:val="Betreff"/>
    <w:basedOn w:val="Standardabsatz-PwC"/>
    <w:next w:val="Salutation"/>
    <w:rsid w:val="00C909F6"/>
    <w:pPr>
      <w:keepNext/>
      <w:suppressAutoHyphens/>
      <w:spacing w:before="1440" w:after="520" w:line="260" w:lineRule="exact"/>
    </w:pPr>
    <w:rPr>
      <w:b/>
      <w:i/>
    </w:rPr>
  </w:style>
  <w:style w:type="paragraph" w:styleId="Salutation">
    <w:name w:val="Salutation"/>
    <w:basedOn w:val="Standardabsatz-PwC"/>
    <w:next w:val="Normal"/>
    <w:rsid w:val="00C909F6"/>
    <w:pPr>
      <w:keepNext/>
      <w:spacing w:after="360"/>
    </w:pPr>
  </w:style>
  <w:style w:type="paragraph" w:styleId="DocumentMap">
    <w:name w:val="Document Map"/>
    <w:basedOn w:val="Normal"/>
    <w:semiHidden/>
    <w:rsid w:val="00C909F6"/>
    <w:pPr>
      <w:shd w:val="clear" w:color="auto" w:fill="000080"/>
    </w:pPr>
    <w:rPr>
      <w:rFonts w:ascii="Tahoma" w:hAnsi="Tahoma"/>
    </w:rPr>
  </w:style>
  <w:style w:type="paragraph" w:customStyle="1" w:styleId="Dateiname">
    <w:name w:val="Dateiname"/>
    <w:basedOn w:val="Standardabsatz-PwC"/>
    <w:rsid w:val="00C909F6"/>
    <w:pPr>
      <w:spacing w:line="240" w:lineRule="auto"/>
      <w:jc w:val="right"/>
    </w:pPr>
    <w:rPr>
      <w:sz w:val="12"/>
    </w:rPr>
  </w:style>
  <w:style w:type="character" w:styleId="Emphasis">
    <w:name w:val="Emphasis"/>
    <w:basedOn w:val="PwC-Standardschrift"/>
    <w:qFormat/>
    <w:rsid w:val="00C909F6"/>
    <w:rPr>
      <w:rFonts w:ascii="Georgia" w:hAnsi="Georgia"/>
      <w:i/>
      <w:sz w:val="22"/>
    </w:rPr>
  </w:style>
  <w:style w:type="character" w:customStyle="1" w:styleId="PwC-Standardschrift">
    <w:name w:val="PwC-Standardschrift"/>
    <w:basedOn w:val="DefaultParagraphFont"/>
    <w:rsid w:val="00C909F6"/>
    <w:rPr>
      <w:rFonts w:ascii="Georgia" w:hAnsi="Georgia"/>
      <w:sz w:val="22"/>
    </w:rPr>
  </w:style>
  <w:style w:type="paragraph" w:styleId="EndnoteText">
    <w:name w:val="endnote text"/>
    <w:basedOn w:val="Standardabsatz-PwC"/>
    <w:semiHidden/>
    <w:rsid w:val="00C909F6"/>
    <w:pPr>
      <w:tabs>
        <w:tab w:val="left" w:pos="425"/>
      </w:tabs>
      <w:spacing w:after="40" w:line="240" w:lineRule="auto"/>
      <w:ind w:left="425" w:hanging="425"/>
    </w:pPr>
    <w:rPr>
      <w:sz w:val="20"/>
    </w:rPr>
  </w:style>
  <w:style w:type="character" w:styleId="EndnoteReference">
    <w:name w:val="endnote reference"/>
    <w:basedOn w:val="PwC-Standardschrift"/>
    <w:semiHidden/>
    <w:rsid w:val="00C909F6"/>
    <w:rPr>
      <w:rFonts w:ascii="Georgia" w:hAnsi="Georgia"/>
      <w:sz w:val="22"/>
      <w:vertAlign w:val="superscript"/>
    </w:rPr>
  </w:style>
  <w:style w:type="character" w:styleId="FootnoteReference">
    <w:name w:val="footnote reference"/>
    <w:basedOn w:val="PwC-Standardschrift"/>
    <w:semiHidden/>
    <w:rsid w:val="00C909F6"/>
    <w:rPr>
      <w:rFonts w:ascii="Georgia" w:hAnsi="Georgia"/>
      <w:sz w:val="22"/>
      <w:vertAlign w:val="superscript"/>
    </w:rPr>
  </w:style>
  <w:style w:type="paragraph" w:styleId="FootnoteText">
    <w:name w:val="footnote text"/>
    <w:basedOn w:val="Standardabsatz-PwC"/>
    <w:semiHidden/>
    <w:rsid w:val="00C909F6"/>
    <w:pPr>
      <w:tabs>
        <w:tab w:val="left" w:pos="425"/>
      </w:tabs>
      <w:spacing w:after="40" w:line="240" w:lineRule="auto"/>
      <w:ind w:left="425" w:hanging="425"/>
    </w:pPr>
    <w:rPr>
      <w:sz w:val="18"/>
    </w:rPr>
  </w:style>
  <w:style w:type="paragraph" w:styleId="Closing">
    <w:name w:val="Closing"/>
    <w:basedOn w:val="Standardabsatz-PwC"/>
    <w:next w:val="Objekt"/>
    <w:rsid w:val="00C909F6"/>
    <w:pPr>
      <w:keepNext/>
      <w:keepLines/>
      <w:spacing w:before="240"/>
    </w:pPr>
  </w:style>
  <w:style w:type="paragraph" w:customStyle="1" w:styleId="Objekt">
    <w:name w:val="Objekt"/>
    <w:basedOn w:val="Normal"/>
    <w:next w:val="PlainText"/>
    <w:rsid w:val="00C909F6"/>
    <w:pPr>
      <w:spacing w:before="160" w:after="284" w:line="240" w:lineRule="auto"/>
    </w:pPr>
    <w:rPr>
      <w:rFonts w:ascii="Arial" w:hAnsi="Arial"/>
    </w:rPr>
  </w:style>
  <w:style w:type="paragraph" w:customStyle="1" w:styleId="Unterzeichner">
    <w:name w:val="Unterzeichner"/>
    <w:basedOn w:val="Standardabsatz-PwC"/>
    <w:next w:val="Normal"/>
    <w:rsid w:val="00C909F6"/>
    <w:pPr>
      <w:keepNext/>
      <w:keepLines/>
      <w:tabs>
        <w:tab w:val="left" w:pos="3969"/>
      </w:tabs>
      <w:suppressAutoHyphens/>
      <w:spacing w:before="840" w:line="240" w:lineRule="auto"/>
    </w:pPr>
  </w:style>
  <w:style w:type="paragraph" w:customStyle="1" w:styleId="Unterzeichner-Titel">
    <w:name w:val="Unterzeichner-Titel"/>
    <w:basedOn w:val="Unterzeichner"/>
    <w:next w:val="Anlagen"/>
    <w:rsid w:val="00C909F6"/>
    <w:pPr>
      <w:spacing w:before="0" w:after="0"/>
    </w:pPr>
    <w:rPr>
      <w:sz w:val="18"/>
    </w:rPr>
  </w:style>
  <w:style w:type="paragraph" w:customStyle="1" w:styleId="Anlagen">
    <w:name w:val="Anlagen"/>
    <w:basedOn w:val="Standardabsatz-PwC"/>
    <w:rsid w:val="00C909F6"/>
    <w:pPr>
      <w:keepNext/>
      <w:keepLines/>
      <w:spacing w:before="480" w:after="0"/>
    </w:pPr>
  </w:style>
  <w:style w:type="paragraph" w:styleId="List">
    <w:name w:val="List"/>
    <w:basedOn w:val="Normal"/>
    <w:rsid w:val="00C909F6"/>
    <w:pPr>
      <w:ind w:left="283" w:hanging="283"/>
    </w:pPr>
  </w:style>
  <w:style w:type="paragraph" w:customStyle="1" w:styleId="TabelleTitel">
    <w:name w:val="Tabelle Titel"/>
    <w:basedOn w:val="Standardabsatz-PwC"/>
    <w:rsid w:val="00C909F6"/>
    <w:pPr>
      <w:spacing w:after="0"/>
    </w:pPr>
    <w:rPr>
      <w:b/>
      <w:sz w:val="24"/>
    </w:rPr>
  </w:style>
  <w:style w:type="paragraph" w:customStyle="1" w:styleId="TabelleVordruckklein">
    <w:name w:val="Tabelle Vordruck klein"/>
    <w:basedOn w:val="TabelleTitel"/>
    <w:rsid w:val="00C909F6"/>
    <w:pPr>
      <w:spacing w:line="160" w:lineRule="exact"/>
    </w:pPr>
    <w:rPr>
      <w:b w:val="0"/>
      <w:sz w:val="12"/>
    </w:rPr>
  </w:style>
  <w:style w:type="paragraph" w:customStyle="1" w:styleId="Kopf-Absender">
    <w:name w:val="Kopf-Absender"/>
    <w:basedOn w:val="Header"/>
    <w:rsid w:val="00C909F6"/>
    <w:pPr>
      <w:spacing w:before="100" w:line="200" w:lineRule="exact"/>
      <w:ind w:left="170"/>
    </w:pPr>
    <w:rPr>
      <w:i/>
      <w:sz w:val="16"/>
    </w:rPr>
  </w:style>
  <w:style w:type="paragraph" w:styleId="Header">
    <w:name w:val="header"/>
    <w:basedOn w:val="Normal"/>
    <w:rsid w:val="00C909F6"/>
    <w:rPr>
      <w:kern w:val="12"/>
      <w:sz w:val="20"/>
    </w:rPr>
  </w:style>
  <w:style w:type="paragraph" w:styleId="Footer">
    <w:name w:val="footer"/>
    <w:basedOn w:val="Normal"/>
    <w:link w:val="FooterChar"/>
    <w:uiPriority w:val="99"/>
    <w:rsid w:val="00C909F6"/>
    <w:pPr>
      <w:suppressAutoHyphens/>
      <w:spacing w:line="140" w:lineRule="exact"/>
    </w:pPr>
    <w:rPr>
      <w:rFonts w:ascii="Arial" w:hAnsi="Arial"/>
      <w:noProof/>
      <w:kern w:val="12"/>
      <w:sz w:val="12"/>
    </w:rPr>
  </w:style>
  <w:style w:type="paragraph" w:customStyle="1" w:styleId="Fusszeileoben">
    <w:name w:val="Fusszeile oben"/>
    <w:basedOn w:val="Footer"/>
    <w:next w:val="Footer"/>
    <w:rsid w:val="00C909F6"/>
    <w:pPr>
      <w:spacing w:before="100"/>
    </w:pPr>
    <w:rPr>
      <w:noProof w:val="0"/>
    </w:rPr>
  </w:style>
  <w:style w:type="paragraph" w:customStyle="1" w:styleId="H1">
    <w:name w:val="H1"/>
    <w:aliases w:val="Alt Gr + H + 1"/>
    <w:basedOn w:val="Standardabsatz-PwC"/>
    <w:next w:val="Normal"/>
    <w:rsid w:val="00C909F6"/>
    <w:pPr>
      <w:keepNext/>
      <w:ind w:left="425" w:hanging="425"/>
      <w:outlineLvl w:val="0"/>
    </w:pPr>
  </w:style>
  <w:style w:type="paragraph" w:customStyle="1" w:styleId="T1">
    <w:name w:val="T1"/>
    <w:aliases w:val="Alt Gr + T + 1"/>
    <w:basedOn w:val="T0"/>
    <w:rsid w:val="00C909F6"/>
    <w:pPr>
      <w:ind w:left="425"/>
    </w:pPr>
  </w:style>
  <w:style w:type="paragraph" w:customStyle="1" w:styleId="T0">
    <w:name w:val="T0"/>
    <w:aliases w:val="Alt Gr + T + 0"/>
    <w:basedOn w:val="Standardabsatz-PwC"/>
    <w:rsid w:val="00C909F6"/>
    <w:pPr>
      <w:jc w:val="both"/>
    </w:pPr>
  </w:style>
  <w:style w:type="paragraph" w:customStyle="1" w:styleId="H2">
    <w:name w:val="H2"/>
    <w:aliases w:val="Alt Gr + H + 2"/>
    <w:basedOn w:val="H1"/>
    <w:next w:val="Normal"/>
    <w:rsid w:val="00C909F6"/>
    <w:pPr>
      <w:ind w:left="850"/>
      <w:outlineLvl w:val="1"/>
    </w:pPr>
  </w:style>
  <w:style w:type="paragraph" w:customStyle="1" w:styleId="T2">
    <w:name w:val="T2"/>
    <w:aliases w:val="Alt Gr + T + 2"/>
    <w:basedOn w:val="T0"/>
    <w:rsid w:val="00C909F6"/>
    <w:pPr>
      <w:ind w:left="851"/>
    </w:pPr>
  </w:style>
  <w:style w:type="paragraph" w:customStyle="1" w:styleId="H3">
    <w:name w:val="H3"/>
    <w:aliases w:val="Alt Gr + H + 3"/>
    <w:basedOn w:val="H1"/>
    <w:next w:val="Normal"/>
    <w:rsid w:val="00C909F6"/>
    <w:pPr>
      <w:ind w:left="1276"/>
      <w:outlineLvl w:val="2"/>
    </w:pPr>
  </w:style>
  <w:style w:type="paragraph" w:customStyle="1" w:styleId="T3">
    <w:name w:val="T3"/>
    <w:aliases w:val="Alt Gr + T + 3"/>
    <w:basedOn w:val="T0"/>
    <w:rsid w:val="00C909F6"/>
    <w:pPr>
      <w:ind w:left="1276"/>
    </w:pPr>
  </w:style>
  <w:style w:type="paragraph" w:customStyle="1" w:styleId="H4">
    <w:name w:val="H4"/>
    <w:aliases w:val="Alt Gr + H + 4"/>
    <w:basedOn w:val="H1"/>
    <w:next w:val="Normal"/>
    <w:rsid w:val="00C909F6"/>
    <w:pPr>
      <w:ind w:left="1701"/>
      <w:outlineLvl w:val="3"/>
    </w:pPr>
  </w:style>
  <w:style w:type="paragraph" w:customStyle="1" w:styleId="T4">
    <w:name w:val="T4"/>
    <w:aliases w:val="Alt Gr + T + 4"/>
    <w:basedOn w:val="T0"/>
    <w:rsid w:val="00C909F6"/>
    <w:pPr>
      <w:ind w:left="1701"/>
    </w:pPr>
  </w:style>
  <w:style w:type="paragraph" w:customStyle="1" w:styleId="H5">
    <w:name w:val="H5"/>
    <w:aliases w:val="Alt Gr + H + 5"/>
    <w:basedOn w:val="H1"/>
    <w:next w:val="Normal"/>
    <w:rsid w:val="00C909F6"/>
    <w:pPr>
      <w:ind w:left="2126"/>
      <w:outlineLvl w:val="4"/>
    </w:pPr>
  </w:style>
  <w:style w:type="paragraph" w:customStyle="1" w:styleId="T5">
    <w:name w:val="T5"/>
    <w:aliases w:val="Alt Gr + T + 5"/>
    <w:basedOn w:val="T0"/>
    <w:rsid w:val="00C909F6"/>
    <w:pPr>
      <w:ind w:left="2126"/>
    </w:pPr>
  </w:style>
  <w:style w:type="paragraph" w:styleId="Index1">
    <w:name w:val="index 1"/>
    <w:basedOn w:val="Standardabsatz-PwC"/>
    <w:next w:val="Standardabsatz-PwC"/>
    <w:semiHidden/>
    <w:rsid w:val="00C909F6"/>
    <w:pPr>
      <w:ind w:left="221" w:hanging="221"/>
    </w:pPr>
  </w:style>
  <w:style w:type="paragraph" w:styleId="Index2">
    <w:name w:val="index 2"/>
    <w:basedOn w:val="Standardabsatz-PwC"/>
    <w:next w:val="Standardabsatz-PwC"/>
    <w:semiHidden/>
    <w:rsid w:val="00C909F6"/>
    <w:pPr>
      <w:ind w:left="440" w:hanging="220"/>
    </w:pPr>
  </w:style>
  <w:style w:type="paragraph" w:styleId="Index3">
    <w:name w:val="index 3"/>
    <w:basedOn w:val="Standardabsatz-PwC"/>
    <w:next w:val="Standardabsatz-PwC"/>
    <w:semiHidden/>
    <w:rsid w:val="00C909F6"/>
    <w:pPr>
      <w:ind w:left="663" w:hanging="221"/>
    </w:pPr>
  </w:style>
  <w:style w:type="paragraph" w:styleId="CommentText">
    <w:name w:val="annotation text"/>
    <w:basedOn w:val="Standardabsatz-PwC"/>
    <w:link w:val="CommentTextChar"/>
    <w:semiHidden/>
    <w:rsid w:val="00C909F6"/>
  </w:style>
  <w:style w:type="character" w:styleId="CommentReference">
    <w:name w:val="annotation reference"/>
    <w:basedOn w:val="PwC-Standardschrift"/>
    <w:semiHidden/>
    <w:rsid w:val="00C909F6"/>
    <w:rPr>
      <w:rFonts w:ascii="Georgia" w:hAnsi="Georgia"/>
      <w:sz w:val="16"/>
    </w:rPr>
  </w:style>
  <w:style w:type="paragraph" w:customStyle="1" w:styleId="Kopfadresse">
    <w:name w:val="Kopfadresse"/>
    <w:basedOn w:val="Standardabsatz-PwC"/>
    <w:rsid w:val="00C909F6"/>
    <w:rPr>
      <w:sz w:val="16"/>
    </w:rPr>
  </w:style>
  <w:style w:type="paragraph" w:styleId="PlainText">
    <w:name w:val="Plain Text"/>
    <w:basedOn w:val="Normal"/>
    <w:rsid w:val="00C909F6"/>
  </w:style>
  <w:style w:type="paragraph" w:customStyle="1" w:styleId="Kopf-Absenderfett">
    <w:name w:val="Kopf-Absender fett"/>
    <w:basedOn w:val="Kopf-Absender"/>
    <w:rsid w:val="00C909F6"/>
    <w:rPr>
      <w:b/>
    </w:rPr>
  </w:style>
  <w:style w:type="paragraph" w:customStyle="1" w:styleId="S1">
    <w:name w:val="S1"/>
    <w:aliases w:val="Alt Gr + S + 1"/>
    <w:basedOn w:val="H1"/>
    <w:next w:val="Normal"/>
    <w:rsid w:val="00C909F6"/>
    <w:pPr>
      <w:ind w:left="652" w:hanging="227"/>
    </w:pPr>
  </w:style>
  <w:style w:type="paragraph" w:customStyle="1" w:styleId="S2">
    <w:name w:val="S2"/>
    <w:aliases w:val="Alt Gr + S + 2"/>
    <w:basedOn w:val="H2"/>
    <w:next w:val="Normal"/>
    <w:rsid w:val="00C909F6"/>
    <w:pPr>
      <w:ind w:left="1078" w:hanging="227"/>
    </w:pPr>
  </w:style>
  <w:style w:type="paragraph" w:customStyle="1" w:styleId="S3">
    <w:name w:val="S3"/>
    <w:aliases w:val="Alt Gr + S + 3"/>
    <w:basedOn w:val="H3"/>
    <w:next w:val="Normal"/>
    <w:rsid w:val="00C909F6"/>
    <w:pPr>
      <w:ind w:left="1503" w:hanging="227"/>
    </w:pPr>
  </w:style>
  <w:style w:type="paragraph" w:customStyle="1" w:styleId="S4">
    <w:name w:val="S4"/>
    <w:aliases w:val="Alt Gr + S + 4"/>
    <w:basedOn w:val="H4"/>
    <w:next w:val="Normal"/>
    <w:rsid w:val="00C909F6"/>
    <w:pPr>
      <w:ind w:left="1928" w:hanging="227"/>
    </w:pPr>
  </w:style>
  <w:style w:type="paragraph" w:customStyle="1" w:styleId="S5">
    <w:name w:val="S5"/>
    <w:aliases w:val="Alt Gr + S + 5"/>
    <w:basedOn w:val="H5"/>
    <w:next w:val="Normal"/>
    <w:rsid w:val="00C909F6"/>
    <w:pPr>
      <w:ind w:left="2353" w:hanging="227"/>
    </w:pPr>
  </w:style>
  <w:style w:type="paragraph" w:customStyle="1" w:styleId="Spiegel0">
    <w:name w:val="Spiegel 0"/>
    <w:aliases w:val="Alt + S + 0"/>
    <w:basedOn w:val="Standardabsatz-PwC"/>
    <w:rsid w:val="00C909F6"/>
    <w:pPr>
      <w:numPr>
        <w:numId w:val="10"/>
      </w:numPr>
      <w:spacing w:line="240" w:lineRule="auto"/>
    </w:pPr>
  </w:style>
  <w:style w:type="paragraph" w:customStyle="1" w:styleId="Spiegel1">
    <w:name w:val="Spiegel 1"/>
    <w:aliases w:val="Alt + S + 1"/>
    <w:basedOn w:val="Spiegel0"/>
    <w:rsid w:val="00C909F6"/>
    <w:pPr>
      <w:numPr>
        <w:numId w:val="11"/>
      </w:numPr>
    </w:pPr>
  </w:style>
  <w:style w:type="paragraph" w:customStyle="1" w:styleId="Spiegel2">
    <w:name w:val="Spiegel 2"/>
    <w:aliases w:val="Alt + S + 2"/>
    <w:basedOn w:val="Spiegel0"/>
    <w:rsid w:val="00C909F6"/>
    <w:pPr>
      <w:numPr>
        <w:numId w:val="12"/>
      </w:numPr>
    </w:pPr>
  </w:style>
  <w:style w:type="paragraph" w:customStyle="1" w:styleId="Spiegel3">
    <w:name w:val="Spiegel 3"/>
    <w:aliases w:val="Alt + S + 3"/>
    <w:basedOn w:val="Spiegel0"/>
    <w:rsid w:val="00C909F6"/>
    <w:pPr>
      <w:numPr>
        <w:numId w:val="13"/>
      </w:numPr>
    </w:pPr>
  </w:style>
  <w:style w:type="paragraph" w:customStyle="1" w:styleId="Spiegel4">
    <w:name w:val="Spiegel 4"/>
    <w:aliases w:val="Alt + S + 4"/>
    <w:basedOn w:val="Spiegel0"/>
    <w:rsid w:val="00C909F6"/>
    <w:pPr>
      <w:numPr>
        <w:numId w:val="14"/>
      </w:numPr>
    </w:pPr>
  </w:style>
  <w:style w:type="paragraph" w:customStyle="1" w:styleId="Spiegel5">
    <w:name w:val="Spiegel 5"/>
    <w:aliases w:val="Alt + S + 5"/>
    <w:basedOn w:val="Spiegel0"/>
    <w:rsid w:val="00C909F6"/>
    <w:pPr>
      <w:numPr>
        <w:numId w:val="15"/>
      </w:numPr>
    </w:pPr>
  </w:style>
  <w:style w:type="paragraph" w:customStyle="1" w:styleId="TabText10">
    <w:name w:val="Tab.Text 10"/>
    <w:basedOn w:val="Standardabsatz-PwC"/>
    <w:rsid w:val="00C909F6"/>
    <w:pPr>
      <w:spacing w:after="0" w:line="240" w:lineRule="auto"/>
    </w:pPr>
    <w:rPr>
      <w:sz w:val="20"/>
    </w:rPr>
  </w:style>
  <w:style w:type="paragraph" w:customStyle="1" w:styleId="TabText11">
    <w:name w:val="Tab.Text 11"/>
    <w:basedOn w:val="Standardabsatz-PwC"/>
    <w:rsid w:val="00C909F6"/>
    <w:pPr>
      <w:spacing w:after="0" w:line="240" w:lineRule="auto"/>
    </w:pPr>
  </w:style>
  <w:style w:type="paragraph" w:customStyle="1" w:styleId="TabelleTextklein">
    <w:name w:val="Tabelle Text klein"/>
    <w:basedOn w:val="TabelleTitel"/>
    <w:rsid w:val="00C909F6"/>
    <w:pPr>
      <w:spacing w:line="200" w:lineRule="exact"/>
      <w:ind w:right="85"/>
      <w:jc w:val="right"/>
    </w:pPr>
    <w:rPr>
      <w:b w:val="0"/>
      <w:sz w:val="16"/>
    </w:rPr>
  </w:style>
  <w:style w:type="paragraph" w:customStyle="1" w:styleId="TabelleVordruck">
    <w:name w:val="Tabelle Vordruck"/>
    <w:basedOn w:val="Standardabsatz-PwC"/>
    <w:rsid w:val="00C909F6"/>
    <w:pPr>
      <w:spacing w:after="0" w:line="240" w:lineRule="auto"/>
    </w:pPr>
    <w:rPr>
      <w:sz w:val="18"/>
    </w:rPr>
  </w:style>
  <w:style w:type="paragraph" w:customStyle="1" w:styleId="TabellenText">
    <w:name w:val="Tabellen Text"/>
    <w:basedOn w:val="Normal"/>
    <w:rsid w:val="00C909F6"/>
    <w:pPr>
      <w:suppressAutoHyphens/>
    </w:pPr>
  </w:style>
  <w:style w:type="paragraph" w:customStyle="1" w:styleId="TabellenVordruck">
    <w:name w:val="Tabellen Vordruck"/>
    <w:basedOn w:val="TabelleTitel"/>
    <w:rsid w:val="00C909F6"/>
    <w:pPr>
      <w:spacing w:line="240" w:lineRule="auto"/>
    </w:pPr>
    <w:rPr>
      <w:b w:val="0"/>
      <w:sz w:val="18"/>
    </w:rPr>
  </w:style>
  <w:style w:type="paragraph" w:customStyle="1" w:styleId="Textlinks">
    <w:name w:val="Text links"/>
    <w:basedOn w:val="PlainText"/>
    <w:next w:val="PlainText"/>
    <w:rsid w:val="00C909F6"/>
    <w:pPr>
      <w:spacing w:after="260"/>
    </w:pPr>
  </w:style>
  <w:style w:type="paragraph" w:customStyle="1" w:styleId="Kopf-Emblem">
    <w:name w:val="Kopf-Emblem"/>
    <w:basedOn w:val="Header"/>
    <w:rsid w:val="00C909F6"/>
    <w:pPr>
      <w:spacing w:after="120"/>
      <w:jc w:val="right"/>
    </w:pPr>
    <w:rPr>
      <w:sz w:val="16"/>
    </w:rPr>
  </w:style>
  <w:style w:type="paragraph" w:customStyle="1" w:styleId="Kopf-Firma3">
    <w:name w:val="Kopf-Firma3"/>
    <w:basedOn w:val="Header"/>
    <w:rsid w:val="00C909F6"/>
    <w:pPr>
      <w:spacing w:before="80"/>
    </w:pPr>
    <w:rPr>
      <w:sz w:val="18"/>
    </w:rPr>
  </w:style>
  <w:style w:type="paragraph" w:customStyle="1" w:styleId="Kopf-Firma4">
    <w:name w:val="Kopf-Firma4"/>
    <w:basedOn w:val="Kopf-Firma3"/>
    <w:rsid w:val="00C909F6"/>
    <w:pPr>
      <w:spacing w:before="0"/>
    </w:pPr>
  </w:style>
  <w:style w:type="paragraph" w:customStyle="1" w:styleId="Kopf-Logo1">
    <w:name w:val="Kopf-Logo1"/>
    <w:basedOn w:val="Header"/>
    <w:rsid w:val="00C909F6"/>
    <w:pPr>
      <w:spacing w:after="120"/>
    </w:pPr>
    <w:rPr>
      <w:sz w:val="16"/>
    </w:rPr>
  </w:style>
  <w:style w:type="paragraph" w:styleId="TOC1">
    <w:name w:val="toc 1"/>
    <w:basedOn w:val="Standardabsatz-PwC"/>
    <w:next w:val="Standardabsatz-PwC"/>
    <w:autoRedefine/>
    <w:uiPriority w:val="39"/>
    <w:rsid w:val="00DA64C6"/>
    <w:pPr>
      <w:tabs>
        <w:tab w:val="left" w:pos="660"/>
        <w:tab w:val="right" w:leader="dot" w:pos="9401"/>
      </w:tabs>
    </w:pPr>
  </w:style>
  <w:style w:type="paragraph" w:styleId="ListBullet2">
    <w:name w:val="List Bullet 2"/>
    <w:basedOn w:val="Normal"/>
    <w:rsid w:val="00C909F6"/>
    <w:pPr>
      <w:numPr>
        <w:numId w:val="2"/>
      </w:numPr>
    </w:pPr>
  </w:style>
  <w:style w:type="paragraph" w:styleId="Caption">
    <w:name w:val="caption"/>
    <w:basedOn w:val="Normal"/>
    <w:next w:val="Normal"/>
    <w:qFormat/>
    <w:rsid w:val="00C909F6"/>
    <w:pPr>
      <w:spacing w:before="120" w:after="120"/>
    </w:pPr>
    <w:rPr>
      <w:b/>
    </w:rPr>
  </w:style>
  <w:style w:type="character" w:styleId="Hyperlink">
    <w:name w:val="Hyperlink"/>
    <w:basedOn w:val="PwC-Standardschrift"/>
    <w:uiPriority w:val="99"/>
    <w:rsid w:val="00C909F6"/>
    <w:rPr>
      <w:rFonts w:ascii="Georgia" w:hAnsi="Georgia"/>
      <w:color w:val="0000FF"/>
      <w:sz w:val="22"/>
      <w:u w:val="single"/>
    </w:rPr>
  </w:style>
  <w:style w:type="paragraph" w:styleId="Index4">
    <w:name w:val="index 4"/>
    <w:basedOn w:val="Standardabsatz-PwC"/>
    <w:next w:val="Standardabsatz-PwC"/>
    <w:semiHidden/>
    <w:rsid w:val="00C909F6"/>
    <w:pPr>
      <w:ind w:left="880" w:hanging="220"/>
    </w:pPr>
  </w:style>
  <w:style w:type="paragraph" w:styleId="Index5">
    <w:name w:val="index 5"/>
    <w:basedOn w:val="Standardabsatz-PwC"/>
    <w:next w:val="Standardabsatz-PwC"/>
    <w:semiHidden/>
    <w:rsid w:val="00C909F6"/>
    <w:pPr>
      <w:ind w:left="1100" w:hanging="220"/>
    </w:pPr>
  </w:style>
  <w:style w:type="paragraph" w:styleId="Index6">
    <w:name w:val="index 6"/>
    <w:basedOn w:val="Standardabsatz-PwC"/>
    <w:next w:val="Standardabsatz-PwC"/>
    <w:semiHidden/>
    <w:rsid w:val="00C909F6"/>
    <w:pPr>
      <w:ind w:left="1320" w:hanging="220"/>
    </w:pPr>
  </w:style>
  <w:style w:type="paragraph" w:styleId="Index7">
    <w:name w:val="index 7"/>
    <w:basedOn w:val="Standardabsatz-PwC"/>
    <w:next w:val="Standardabsatz-PwC"/>
    <w:semiHidden/>
    <w:rsid w:val="00C909F6"/>
    <w:pPr>
      <w:ind w:left="1540" w:hanging="220"/>
    </w:pPr>
  </w:style>
  <w:style w:type="paragraph" w:styleId="Index8">
    <w:name w:val="index 8"/>
    <w:basedOn w:val="Standardabsatz-PwC"/>
    <w:next w:val="Standardabsatz-PwC"/>
    <w:semiHidden/>
    <w:rsid w:val="00C909F6"/>
    <w:pPr>
      <w:ind w:left="1760" w:hanging="220"/>
    </w:pPr>
  </w:style>
  <w:style w:type="paragraph" w:styleId="Index9">
    <w:name w:val="index 9"/>
    <w:basedOn w:val="Standardabsatz-PwC"/>
    <w:next w:val="Standardabsatz-PwC"/>
    <w:semiHidden/>
    <w:rsid w:val="00C909F6"/>
    <w:pPr>
      <w:ind w:left="1980" w:hanging="220"/>
    </w:pPr>
  </w:style>
  <w:style w:type="paragraph" w:styleId="IndexHeading">
    <w:name w:val="index heading"/>
    <w:basedOn w:val="Standardabsatz-PwC"/>
    <w:next w:val="Index1"/>
    <w:semiHidden/>
    <w:rsid w:val="00C909F6"/>
    <w:rPr>
      <w:b/>
      <w:sz w:val="24"/>
    </w:rPr>
  </w:style>
  <w:style w:type="character" w:styleId="PageNumber">
    <w:name w:val="page number"/>
    <w:basedOn w:val="PwC-Standardschrift"/>
    <w:rsid w:val="00C909F6"/>
    <w:rPr>
      <w:rFonts w:ascii="Georgia" w:hAnsi="Georgia"/>
      <w:sz w:val="22"/>
    </w:rPr>
  </w:style>
  <w:style w:type="paragraph" w:styleId="Title">
    <w:name w:val="Title"/>
    <w:basedOn w:val="Standardabsatz-PwC"/>
    <w:next w:val="Subtitle"/>
    <w:qFormat/>
    <w:rsid w:val="00C909F6"/>
    <w:pPr>
      <w:keepNext/>
      <w:suppressAutoHyphens/>
      <w:spacing w:before="1200" w:after="480"/>
      <w:jc w:val="center"/>
    </w:pPr>
    <w:rPr>
      <w:b/>
      <w:kern w:val="28"/>
      <w:sz w:val="32"/>
    </w:rPr>
  </w:style>
  <w:style w:type="paragraph" w:styleId="Subtitle">
    <w:name w:val="Subtitle"/>
    <w:basedOn w:val="Standardabsatz-PwC"/>
    <w:qFormat/>
    <w:rsid w:val="00C909F6"/>
    <w:pPr>
      <w:keepLines/>
      <w:suppressAutoHyphens/>
      <w:spacing w:before="600"/>
      <w:jc w:val="center"/>
      <w:outlineLvl w:val="1"/>
    </w:pPr>
    <w:rPr>
      <w:sz w:val="24"/>
    </w:rPr>
  </w:style>
  <w:style w:type="paragraph" w:styleId="TOC2">
    <w:name w:val="toc 2"/>
    <w:basedOn w:val="TOC1"/>
    <w:next w:val="Standardabsatz-PwC"/>
    <w:autoRedefine/>
    <w:semiHidden/>
    <w:rsid w:val="00C909F6"/>
    <w:pPr>
      <w:ind w:left="220"/>
    </w:pPr>
  </w:style>
  <w:style w:type="paragraph" w:styleId="TOC3">
    <w:name w:val="toc 3"/>
    <w:basedOn w:val="TOC1"/>
    <w:next w:val="Standardabsatz-PwC"/>
    <w:autoRedefine/>
    <w:semiHidden/>
    <w:rsid w:val="00C909F6"/>
    <w:pPr>
      <w:ind w:left="440"/>
    </w:pPr>
  </w:style>
  <w:style w:type="paragraph" w:styleId="TOC4">
    <w:name w:val="toc 4"/>
    <w:basedOn w:val="TOC1"/>
    <w:next w:val="Standardabsatz-PwC"/>
    <w:autoRedefine/>
    <w:semiHidden/>
    <w:rsid w:val="00C909F6"/>
    <w:pPr>
      <w:ind w:left="660"/>
    </w:pPr>
  </w:style>
  <w:style w:type="paragraph" w:styleId="TOC5">
    <w:name w:val="toc 5"/>
    <w:basedOn w:val="TOC1"/>
    <w:next w:val="Standardabsatz-PwC"/>
    <w:autoRedefine/>
    <w:semiHidden/>
    <w:rsid w:val="00C909F6"/>
    <w:pPr>
      <w:ind w:left="880"/>
    </w:pPr>
  </w:style>
  <w:style w:type="paragraph" w:styleId="TOC6">
    <w:name w:val="toc 6"/>
    <w:basedOn w:val="TOC1"/>
    <w:next w:val="Standardabsatz-PwC"/>
    <w:autoRedefine/>
    <w:semiHidden/>
    <w:rsid w:val="00C909F6"/>
    <w:pPr>
      <w:ind w:left="1100"/>
    </w:pPr>
  </w:style>
  <w:style w:type="paragraph" w:styleId="TOC7">
    <w:name w:val="toc 7"/>
    <w:basedOn w:val="TOC1"/>
    <w:next w:val="Standardabsatz-PwC"/>
    <w:autoRedefine/>
    <w:semiHidden/>
    <w:rsid w:val="00C909F6"/>
    <w:pPr>
      <w:ind w:left="1320"/>
    </w:pPr>
  </w:style>
  <w:style w:type="paragraph" w:styleId="TOC8">
    <w:name w:val="toc 8"/>
    <w:basedOn w:val="TOC1"/>
    <w:next w:val="Standardabsatz-PwC"/>
    <w:autoRedefine/>
    <w:semiHidden/>
    <w:rsid w:val="00C909F6"/>
    <w:pPr>
      <w:ind w:left="1540"/>
    </w:pPr>
  </w:style>
  <w:style w:type="paragraph" w:styleId="TOC9">
    <w:name w:val="toc 9"/>
    <w:basedOn w:val="TOC1"/>
    <w:next w:val="Standardabsatz-PwC"/>
    <w:autoRedefine/>
    <w:semiHidden/>
    <w:rsid w:val="00C909F6"/>
    <w:pPr>
      <w:ind w:left="1760"/>
    </w:pPr>
  </w:style>
  <w:style w:type="character" w:styleId="LineNumber">
    <w:name w:val="line number"/>
    <w:basedOn w:val="PwC-Standardschrift"/>
    <w:rsid w:val="00C909F6"/>
    <w:rPr>
      <w:rFonts w:ascii="Georgia" w:hAnsi="Georgia"/>
      <w:sz w:val="22"/>
    </w:rPr>
  </w:style>
  <w:style w:type="paragraph" w:customStyle="1" w:styleId="Nummern0">
    <w:name w:val="Nummern 0"/>
    <w:aliases w:val="Alt + N + 0"/>
    <w:basedOn w:val="Standardabsatz-PwC"/>
    <w:rsid w:val="00C909F6"/>
    <w:pPr>
      <w:numPr>
        <w:numId w:val="4"/>
      </w:numPr>
      <w:spacing w:line="240" w:lineRule="auto"/>
    </w:pPr>
  </w:style>
  <w:style w:type="paragraph" w:customStyle="1" w:styleId="Nummern1">
    <w:name w:val="Nummern 1"/>
    <w:aliases w:val="Alt + N + 1"/>
    <w:basedOn w:val="Nummern0"/>
    <w:rsid w:val="00C909F6"/>
    <w:pPr>
      <w:numPr>
        <w:numId w:val="5"/>
      </w:numPr>
    </w:pPr>
  </w:style>
  <w:style w:type="paragraph" w:customStyle="1" w:styleId="Nummern2">
    <w:name w:val="Nummern 2"/>
    <w:aliases w:val="Alt + N + 2"/>
    <w:basedOn w:val="Nummern0"/>
    <w:rsid w:val="00C909F6"/>
    <w:pPr>
      <w:numPr>
        <w:numId w:val="6"/>
      </w:numPr>
    </w:pPr>
  </w:style>
  <w:style w:type="paragraph" w:customStyle="1" w:styleId="Nummern3">
    <w:name w:val="Nummern 3"/>
    <w:aliases w:val="Alt + N + 3"/>
    <w:basedOn w:val="Nummern0"/>
    <w:rsid w:val="00C909F6"/>
    <w:pPr>
      <w:numPr>
        <w:numId w:val="7"/>
      </w:numPr>
    </w:pPr>
  </w:style>
  <w:style w:type="paragraph" w:customStyle="1" w:styleId="Nummern4">
    <w:name w:val="Nummern 4"/>
    <w:aliases w:val="Alt + N + 4"/>
    <w:basedOn w:val="Nummern0"/>
    <w:rsid w:val="00C909F6"/>
    <w:pPr>
      <w:numPr>
        <w:numId w:val="8"/>
      </w:numPr>
    </w:pPr>
  </w:style>
  <w:style w:type="paragraph" w:customStyle="1" w:styleId="Nummern5">
    <w:name w:val="Nummern 5"/>
    <w:aliases w:val="Alt + N + 5"/>
    <w:basedOn w:val="Nummern0"/>
    <w:rsid w:val="00C909F6"/>
    <w:pPr>
      <w:numPr>
        <w:numId w:val="9"/>
      </w:numPr>
    </w:pPr>
  </w:style>
  <w:style w:type="paragraph" w:customStyle="1" w:styleId="AdrefeldAbsender">
    <w:name w:val="AdreßfeldAbsender"/>
    <w:basedOn w:val="Adresse"/>
    <w:next w:val="Adresse"/>
    <w:qFormat/>
    <w:rsid w:val="00C909F6"/>
    <w:pPr>
      <w:spacing w:after="120" w:line="140" w:lineRule="exact"/>
    </w:pPr>
    <w:rPr>
      <w:rFonts w:ascii="Arial" w:hAnsi="Arial" w:cs="Arial"/>
      <w:bCs/>
      <w:sz w:val="12"/>
    </w:rPr>
  </w:style>
  <w:style w:type="paragraph" w:customStyle="1" w:styleId="Aufzhlungszeichenmanuell">
    <w:name w:val="Aufzählungszeichen manuell"/>
    <w:basedOn w:val="PlainText"/>
    <w:rsid w:val="00C909F6"/>
    <w:pPr>
      <w:tabs>
        <w:tab w:val="left" w:pos="567"/>
      </w:tabs>
      <w:ind w:left="567" w:hanging="567"/>
    </w:pPr>
  </w:style>
  <w:style w:type="paragraph" w:customStyle="1" w:styleId="Einzeilig">
    <w:name w:val="Einzeilig"/>
    <w:rsid w:val="00C909F6"/>
    <w:rPr>
      <w:rFonts w:ascii="Arial" w:hAnsi="Arial"/>
      <w:color w:val="000000"/>
      <w:sz w:val="22"/>
    </w:rPr>
  </w:style>
  <w:style w:type="character" w:styleId="Strong">
    <w:name w:val="Strong"/>
    <w:basedOn w:val="DefaultParagraphFont"/>
    <w:qFormat/>
    <w:rsid w:val="00C909F6"/>
    <w:rPr>
      <w:b/>
    </w:rPr>
  </w:style>
  <w:style w:type="paragraph" w:customStyle="1" w:styleId="Folgeseite">
    <w:name w:val="Folgeseite"/>
    <w:basedOn w:val="Normal"/>
    <w:rsid w:val="00C909F6"/>
    <w:pPr>
      <w:jc w:val="right"/>
    </w:pPr>
  </w:style>
  <w:style w:type="paragraph" w:styleId="NoteHeading">
    <w:name w:val="Note Heading"/>
    <w:basedOn w:val="Normal"/>
    <w:next w:val="Normal"/>
    <w:link w:val="NoteHeadingChar"/>
    <w:rsid w:val="00C909F6"/>
  </w:style>
  <w:style w:type="character" w:customStyle="1" w:styleId="NoteHeadingChar">
    <w:name w:val="Note Heading Char"/>
    <w:basedOn w:val="DefaultParagraphFont"/>
    <w:link w:val="NoteHeading"/>
    <w:rsid w:val="00C909F6"/>
    <w:rPr>
      <w:rFonts w:ascii="Georgia" w:hAnsi="Georgia"/>
      <w:sz w:val="22"/>
    </w:rPr>
  </w:style>
  <w:style w:type="paragraph" w:customStyle="1" w:styleId="Funotentrennlinie">
    <w:name w:val="Fußnotentrennlinie"/>
    <w:basedOn w:val="Normal"/>
    <w:rsid w:val="00C909F6"/>
    <w:rPr>
      <w:sz w:val="12"/>
    </w:rPr>
  </w:style>
  <w:style w:type="paragraph" w:customStyle="1" w:styleId="NurText10zlg">
    <w:name w:val="Nur Text 1.0 zlg."/>
    <w:basedOn w:val="PlainText"/>
    <w:next w:val="PlainText"/>
    <w:rsid w:val="00C909F6"/>
  </w:style>
  <w:style w:type="paragraph" w:customStyle="1" w:styleId="LogoText">
    <w:name w:val="LogoText"/>
    <w:basedOn w:val="NurText10zlg"/>
    <w:next w:val="NurText10zlg"/>
    <w:qFormat/>
    <w:rsid w:val="00C909F6"/>
    <w:pPr>
      <w:tabs>
        <w:tab w:val="left" w:pos="3402"/>
      </w:tabs>
      <w:spacing w:after="780"/>
    </w:pPr>
  </w:style>
  <w:style w:type="paragraph" w:styleId="BalloonText">
    <w:name w:val="Balloon Text"/>
    <w:basedOn w:val="Normal"/>
    <w:link w:val="BalloonTextChar"/>
    <w:rsid w:val="00C909F6"/>
    <w:rPr>
      <w:rFonts w:ascii="Tahoma" w:hAnsi="Tahoma" w:cs="Tahoma"/>
      <w:sz w:val="16"/>
      <w:szCs w:val="16"/>
    </w:rPr>
  </w:style>
  <w:style w:type="character" w:customStyle="1" w:styleId="BalloonTextChar">
    <w:name w:val="Balloon Text Char"/>
    <w:basedOn w:val="DefaultParagraphFont"/>
    <w:link w:val="BalloonText"/>
    <w:rsid w:val="00C909F6"/>
    <w:rPr>
      <w:rFonts w:ascii="Tahoma" w:hAnsi="Tahoma" w:cs="Tahoma"/>
      <w:sz w:val="16"/>
      <w:szCs w:val="16"/>
    </w:rPr>
  </w:style>
  <w:style w:type="paragraph" w:customStyle="1" w:styleId="TabelleAbstanddanach">
    <w:name w:val="Tabelle Abstand danach"/>
    <w:basedOn w:val="Objekt"/>
    <w:next w:val="PlainText"/>
    <w:rsid w:val="00C909F6"/>
  </w:style>
  <w:style w:type="paragraph" w:customStyle="1" w:styleId="TabelleAbstanddavor">
    <w:name w:val="Tabelle Abstand davor"/>
    <w:basedOn w:val="Objekt"/>
    <w:next w:val="PlainText"/>
    <w:rsid w:val="00C909F6"/>
    <w:pPr>
      <w:spacing w:after="240"/>
    </w:pPr>
  </w:style>
  <w:style w:type="paragraph" w:customStyle="1" w:styleId="TabelleText">
    <w:name w:val="Tabelle Text"/>
    <w:basedOn w:val="Normal"/>
    <w:rsid w:val="00C909F6"/>
  </w:style>
  <w:style w:type="paragraph" w:customStyle="1" w:styleId="TabelleText10">
    <w:name w:val="Tabelle Text 10"/>
    <w:basedOn w:val="TabelleText"/>
    <w:rsid w:val="00C909F6"/>
    <w:rPr>
      <w:sz w:val="20"/>
    </w:rPr>
  </w:style>
  <w:style w:type="paragraph" w:customStyle="1" w:styleId="TabelleText8">
    <w:name w:val="Tabelle Text 8"/>
    <w:basedOn w:val="TabelleText"/>
    <w:rsid w:val="00C909F6"/>
    <w:rPr>
      <w:sz w:val="16"/>
    </w:rPr>
  </w:style>
  <w:style w:type="paragraph" w:customStyle="1" w:styleId="TabelleText9">
    <w:name w:val="Tabelle Text 9"/>
    <w:basedOn w:val="TabelleText"/>
    <w:rsid w:val="00C909F6"/>
    <w:rPr>
      <w:sz w:val="18"/>
    </w:rPr>
  </w:style>
  <w:style w:type="paragraph" w:customStyle="1" w:styleId="Tabelleberschrift">
    <w:name w:val="Tabelle Überschrift"/>
    <w:basedOn w:val="Normal"/>
    <w:next w:val="TabelleText"/>
    <w:rsid w:val="00C909F6"/>
    <w:pPr>
      <w:jc w:val="center"/>
    </w:pPr>
    <w:rPr>
      <w:b/>
    </w:rPr>
  </w:style>
  <w:style w:type="paragraph" w:customStyle="1" w:styleId="Tabelleberschrift10">
    <w:name w:val="Tabelle Überschrift 10"/>
    <w:basedOn w:val="Tabelleberschrift"/>
    <w:next w:val="TabelleText10"/>
    <w:rsid w:val="00C909F6"/>
    <w:rPr>
      <w:sz w:val="20"/>
    </w:rPr>
  </w:style>
  <w:style w:type="paragraph" w:customStyle="1" w:styleId="Tabelleberschrift8">
    <w:name w:val="Tabelle Überschrift 8"/>
    <w:basedOn w:val="Tabelleberschrift"/>
    <w:next w:val="TabelleText8"/>
    <w:rsid w:val="00C909F6"/>
    <w:rPr>
      <w:sz w:val="16"/>
    </w:rPr>
  </w:style>
  <w:style w:type="paragraph" w:customStyle="1" w:styleId="Tabelleberschrift9">
    <w:name w:val="Tabelle Überschrift 9"/>
    <w:basedOn w:val="Tabelleberschrift"/>
    <w:next w:val="TabelleText9"/>
    <w:rsid w:val="00C909F6"/>
    <w:rPr>
      <w:sz w:val="18"/>
    </w:rPr>
  </w:style>
  <w:style w:type="paragraph" w:customStyle="1" w:styleId="TextmTz">
    <w:name w:val="Text m. Tz."/>
    <w:basedOn w:val="PlainText"/>
    <w:rsid w:val="00C909F6"/>
    <w:pPr>
      <w:numPr>
        <w:numId w:val="16"/>
      </w:numPr>
    </w:pPr>
  </w:style>
  <w:style w:type="paragraph" w:styleId="BodyText">
    <w:name w:val="Body Text"/>
    <w:basedOn w:val="Normal"/>
    <w:link w:val="BodyTextChar"/>
    <w:rsid w:val="00C909F6"/>
    <w:pPr>
      <w:spacing w:after="120"/>
    </w:pPr>
  </w:style>
  <w:style w:type="character" w:customStyle="1" w:styleId="BodyTextChar">
    <w:name w:val="Body Text Char"/>
    <w:basedOn w:val="DefaultParagraphFont"/>
    <w:link w:val="BodyText"/>
    <w:rsid w:val="00C909F6"/>
    <w:rPr>
      <w:rFonts w:ascii="Georgia" w:hAnsi="Georgia"/>
      <w:sz w:val="22"/>
    </w:rPr>
  </w:style>
  <w:style w:type="paragraph" w:customStyle="1" w:styleId="berschriftTabelle1">
    <w:name w:val="Überschrift Tabelle 1"/>
    <w:basedOn w:val="Normal"/>
    <w:next w:val="PlainText"/>
    <w:rsid w:val="00C909F6"/>
    <w:pPr>
      <w:jc w:val="center"/>
    </w:pPr>
  </w:style>
  <w:style w:type="paragraph" w:customStyle="1" w:styleId="berschriftTabelle2">
    <w:name w:val="Überschrift Tabelle 2"/>
    <w:basedOn w:val="berschriftTabelle1"/>
    <w:next w:val="PlainText"/>
    <w:rsid w:val="00C909F6"/>
  </w:style>
  <w:style w:type="character" w:customStyle="1" w:styleId="Heading2Char">
    <w:name w:val="Heading 2 Char"/>
    <w:aliases w:val="Alt + Ü + 2 Char"/>
    <w:basedOn w:val="DefaultParagraphFont"/>
    <w:link w:val="Heading2"/>
    <w:uiPriority w:val="9"/>
    <w:rsid w:val="00C909F6"/>
    <w:rPr>
      <w:rFonts w:ascii="Arial" w:hAnsi="Arial"/>
      <w:kern w:val="28"/>
      <w:sz w:val="22"/>
    </w:rPr>
  </w:style>
  <w:style w:type="paragraph" w:styleId="ListNumber">
    <w:name w:val="List Number"/>
    <w:basedOn w:val="Normal"/>
    <w:uiPriority w:val="99"/>
    <w:unhideWhenUsed/>
    <w:rsid w:val="00C909F6"/>
    <w:pPr>
      <w:numPr>
        <w:numId w:val="18"/>
      </w:numPr>
      <w:tabs>
        <w:tab w:val="clear" w:pos="360"/>
      </w:tabs>
      <w:spacing w:after="200" w:line="240" w:lineRule="auto"/>
      <w:ind w:left="0" w:firstLine="0"/>
      <w:contextualSpacing/>
      <w:jc w:val="both"/>
    </w:pPr>
    <w:rPr>
      <w:rFonts w:ascii="Arial" w:eastAsiaTheme="minorEastAsia" w:hAnsi="Arial" w:cstheme="minorBidi"/>
      <w:color w:val="000000"/>
      <w:sz w:val="24"/>
      <w:szCs w:val="22"/>
      <w:lang w:val="en-US" w:eastAsia="en-US"/>
    </w:rPr>
  </w:style>
  <w:style w:type="paragraph" w:styleId="CommentSubject">
    <w:name w:val="annotation subject"/>
    <w:basedOn w:val="CommentText"/>
    <w:next w:val="CommentText"/>
    <w:link w:val="CommentSubjectChar"/>
    <w:semiHidden/>
    <w:unhideWhenUsed/>
    <w:rsid w:val="006C7D3E"/>
    <w:pPr>
      <w:spacing w:after="0" w:line="240" w:lineRule="auto"/>
    </w:pPr>
    <w:rPr>
      <w:b/>
      <w:bCs/>
      <w:sz w:val="20"/>
    </w:rPr>
  </w:style>
  <w:style w:type="character" w:customStyle="1" w:styleId="Standardabsatz-PwCChar">
    <w:name w:val="Standardabsatz-PwC Char"/>
    <w:aliases w:val="Alt Gr + F3 Char"/>
    <w:basedOn w:val="DefaultParagraphFont"/>
    <w:link w:val="Standardabsatz-PwC"/>
    <w:rsid w:val="006C7D3E"/>
    <w:rPr>
      <w:rFonts w:ascii="Georgia" w:hAnsi="Georgia"/>
      <w:sz w:val="22"/>
    </w:rPr>
  </w:style>
  <w:style w:type="character" w:customStyle="1" w:styleId="CommentTextChar">
    <w:name w:val="Comment Text Char"/>
    <w:basedOn w:val="Standardabsatz-PwCChar"/>
    <w:link w:val="CommentText"/>
    <w:semiHidden/>
    <w:rsid w:val="006C7D3E"/>
    <w:rPr>
      <w:rFonts w:ascii="Georgia" w:hAnsi="Georgia"/>
      <w:sz w:val="22"/>
    </w:rPr>
  </w:style>
  <w:style w:type="character" w:customStyle="1" w:styleId="CommentSubjectChar">
    <w:name w:val="Comment Subject Char"/>
    <w:basedOn w:val="CommentTextChar"/>
    <w:link w:val="CommentSubject"/>
    <w:semiHidden/>
    <w:rsid w:val="006C7D3E"/>
    <w:rPr>
      <w:rFonts w:ascii="Georgia" w:hAnsi="Georgia"/>
      <w:b/>
      <w:bCs/>
      <w:sz w:val="22"/>
    </w:rPr>
  </w:style>
  <w:style w:type="character" w:styleId="Mention">
    <w:name w:val="Mention"/>
    <w:basedOn w:val="DefaultParagraphFont"/>
    <w:uiPriority w:val="99"/>
    <w:unhideWhenUsed/>
    <w:rsid w:val="00252C48"/>
    <w:rPr>
      <w:color w:val="2B579A"/>
      <w:shd w:val="clear" w:color="auto" w:fill="E1DFDD"/>
    </w:rPr>
  </w:style>
  <w:style w:type="paragraph" w:styleId="TOCHeading">
    <w:name w:val="TOC Heading"/>
    <w:basedOn w:val="Heading1"/>
    <w:next w:val="Normal"/>
    <w:uiPriority w:val="39"/>
    <w:unhideWhenUsed/>
    <w:qFormat/>
    <w:rsid w:val="00BD36AC"/>
    <w:pPr>
      <w:numPr>
        <w:numId w:val="0"/>
      </w:numPr>
      <w:suppressAutoHyphens w:val="0"/>
      <w:spacing w:before="240" w:after="0" w:line="259" w:lineRule="auto"/>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sid w:val="00020417"/>
    <w:rPr>
      <w:rFonts w:ascii="Georgia" w:hAnsi="Georgia"/>
      <w:sz w:val="22"/>
    </w:rPr>
  </w:style>
  <w:style w:type="paragraph" w:styleId="ListParagraph">
    <w:name w:val="List Paragraph"/>
    <w:basedOn w:val="Normal"/>
    <w:uiPriority w:val="34"/>
    <w:qFormat/>
    <w:rsid w:val="00182A65"/>
    <w:pPr>
      <w:ind w:left="720"/>
      <w:contextualSpacing/>
    </w:pPr>
  </w:style>
  <w:style w:type="character" w:customStyle="1" w:styleId="Heading1Char">
    <w:name w:val="Heading 1 Char"/>
    <w:aliases w:val="Alt + Ü + 1 Char"/>
    <w:basedOn w:val="DefaultParagraphFont"/>
    <w:link w:val="Heading1"/>
    <w:rsid w:val="005B279E"/>
    <w:rPr>
      <w:rFonts w:ascii="Arial" w:hAnsi="Arial"/>
      <w:b/>
      <w:kern w:val="28"/>
      <w:sz w:val="22"/>
    </w:rPr>
  </w:style>
  <w:style w:type="character" w:customStyle="1" w:styleId="FooterChar">
    <w:name w:val="Footer Char"/>
    <w:basedOn w:val="DefaultParagraphFont"/>
    <w:link w:val="Footer"/>
    <w:uiPriority w:val="99"/>
    <w:rsid w:val="00D0780B"/>
    <w:rPr>
      <w:rFonts w:ascii="Arial" w:hAnsi="Arial"/>
      <w:noProof/>
      <w:kern w:val="12"/>
      <w:sz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PwCAG-NEU\Memo.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8c4a99-8930-40a7-a3d4-ca905f579ded">
      <Terms xmlns="http://schemas.microsoft.com/office/infopath/2007/PartnerControls"/>
    </lcf76f155ced4ddcb4097134ff3c332f>
    <TaxCatchAll xmlns="34860edc-486b-451f-b7b8-99931c8da66a" xsi:nil="true"/>
    <_Flow_SignoffStatus xmlns="ac8c4a99-8930-40a7-a3d4-ca905f579d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C89D61393B54F4A8711750E6AE91878" ma:contentTypeVersion="12" ma:contentTypeDescription="Ein neues Dokument erstellen." ma:contentTypeScope="" ma:versionID="4fbd562fc18f0fd6db6f452ade49c32f">
  <xsd:schema xmlns:xsd="http://www.w3.org/2001/XMLSchema" xmlns:xs="http://www.w3.org/2001/XMLSchema" xmlns:p="http://schemas.microsoft.com/office/2006/metadata/properties" xmlns:ns2="ac8c4a99-8930-40a7-a3d4-ca905f579ded" xmlns:ns3="34860edc-486b-451f-b7b8-99931c8da66a" targetNamespace="http://schemas.microsoft.com/office/2006/metadata/properties" ma:root="true" ma:fieldsID="0622fb6751f7b3e3bddeb7b848e65643" ns2:_="" ns3:_="">
    <xsd:import namespace="ac8c4a99-8930-40a7-a3d4-ca905f579ded"/>
    <xsd:import namespace="34860edc-486b-451f-b7b8-99931c8da66a"/>
    <xsd:element name="properties">
      <xsd:complexType>
        <xsd:sequence>
          <xsd:element name="documentManagement">
            <xsd:complexType>
              <xsd:all>
                <xsd:element ref="ns2:Links" minOccurs="0"/>
                <xsd:element ref="ns2:_Flow_Signoff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8c4a99-8930-40a7-a3d4-ca905f579ded" elementFormDefault="qualified">
    <xsd:import namespace="http://schemas.microsoft.com/office/2006/documentManagement/types"/>
    <xsd:import namespace="http://schemas.microsoft.com/office/infopath/2007/PartnerControls"/>
    <xsd:element name="Links" ma:index="8" nillable="true" ma:displayName="Links" ma:list="{47703dbf-669a-4cfb-9ed1-6c9a6274af1c}" ma:internalName="Links" ma:readOnly="true" ma:showField="From_x0020_Document">
      <xsd:simpleType>
        <xsd:restriction base="dms:Lookup"/>
      </xsd:simpleType>
    </xsd:element>
    <xsd:element name="_Flow_SignoffStatus" ma:index="9" nillable="true" ma:displayName="Sign Off" ma:internalName="Sign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860edc-486b-451f-b7b8-99931c8da66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3e803c4-a9ae-44f7-a874-8f35ef82fc9a}" ma:internalName="TaxCatchAll" ma:showField="CatchAllData" ma:web="34860edc-486b-451f-b7b8-99931c8da6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75F4-7F73-419A-B2EE-527FA9CEA730}">
  <ds:schemaRefs>
    <ds:schemaRef ds:uri="http://schemas.microsoft.com/office/2006/metadata/properties"/>
    <ds:schemaRef ds:uri="http://schemas.microsoft.com/office/infopath/2007/PartnerControls"/>
    <ds:schemaRef ds:uri="ac8c4a99-8930-40a7-a3d4-ca905f579ded"/>
    <ds:schemaRef ds:uri="34860edc-486b-451f-b7b8-99931c8da66a"/>
  </ds:schemaRefs>
</ds:datastoreItem>
</file>

<file path=customXml/itemProps2.xml><?xml version="1.0" encoding="utf-8"?>
<ds:datastoreItem xmlns:ds="http://schemas.openxmlformats.org/officeDocument/2006/customXml" ds:itemID="{203AB303-8379-4DDA-8D9C-8A85D44ED9BF}">
  <ds:schemaRefs>
    <ds:schemaRef ds:uri="http://schemas.microsoft.com/sharepoint/v3/contenttype/forms"/>
  </ds:schemaRefs>
</ds:datastoreItem>
</file>

<file path=customXml/itemProps3.xml><?xml version="1.0" encoding="utf-8"?>
<ds:datastoreItem xmlns:ds="http://schemas.openxmlformats.org/officeDocument/2006/customXml" ds:itemID="{3D0BBCB4-92D5-4829-8390-B10E1703F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8c4a99-8930-40a7-a3d4-ca905f579ded"/>
    <ds:schemaRef ds:uri="34860edc-486b-451f-b7b8-99931c8da6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F53012-C9DB-4CE2-BA22-6B632CF09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Memo.dotm</Template>
  <TotalTime>0</TotalTime>
  <Pages>25</Pages>
  <Words>6621</Words>
  <Characters>45488</Characters>
  <Application>Microsoft Office Word</Application>
  <DocSecurity>8</DocSecurity>
  <Lines>812</Lines>
  <Paragraphs>317</Paragraphs>
  <ScaleCrop>false</ScaleCrop>
  <Company/>
  <LinksUpToDate>false</LinksUpToDate>
  <CharactersWithSpaces>51792</CharactersWithSpaces>
  <SharedDoc>false</SharedDoc>
  <HLinks>
    <vt:vector size="150" baseType="variant">
      <vt:variant>
        <vt:i4>1048626</vt:i4>
      </vt:variant>
      <vt:variant>
        <vt:i4>146</vt:i4>
      </vt:variant>
      <vt:variant>
        <vt:i4>0</vt:i4>
      </vt:variant>
      <vt:variant>
        <vt:i4>5</vt:i4>
      </vt:variant>
      <vt:variant>
        <vt:lpwstr/>
      </vt:variant>
      <vt:variant>
        <vt:lpwstr>_Toc231673610</vt:lpwstr>
      </vt:variant>
      <vt:variant>
        <vt:i4>1114162</vt:i4>
      </vt:variant>
      <vt:variant>
        <vt:i4>140</vt:i4>
      </vt:variant>
      <vt:variant>
        <vt:i4>0</vt:i4>
      </vt:variant>
      <vt:variant>
        <vt:i4>5</vt:i4>
      </vt:variant>
      <vt:variant>
        <vt:lpwstr/>
      </vt:variant>
      <vt:variant>
        <vt:lpwstr>_Toc231673609</vt:lpwstr>
      </vt:variant>
      <vt:variant>
        <vt:i4>1114162</vt:i4>
      </vt:variant>
      <vt:variant>
        <vt:i4>134</vt:i4>
      </vt:variant>
      <vt:variant>
        <vt:i4>0</vt:i4>
      </vt:variant>
      <vt:variant>
        <vt:i4>5</vt:i4>
      </vt:variant>
      <vt:variant>
        <vt:lpwstr/>
      </vt:variant>
      <vt:variant>
        <vt:lpwstr>_Toc231673608</vt:lpwstr>
      </vt:variant>
      <vt:variant>
        <vt:i4>1114162</vt:i4>
      </vt:variant>
      <vt:variant>
        <vt:i4>128</vt:i4>
      </vt:variant>
      <vt:variant>
        <vt:i4>0</vt:i4>
      </vt:variant>
      <vt:variant>
        <vt:i4>5</vt:i4>
      </vt:variant>
      <vt:variant>
        <vt:lpwstr/>
      </vt:variant>
      <vt:variant>
        <vt:lpwstr>_Toc231673607</vt:lpwstr>
      </vt:variant>
      <vt:variant>
        <vt:i4>1114162</vt:i4>
      </vt:variant>
      <vt:variant>
        <vt:i4>122</vt:i4>
      </vt:variant>
      <vt:variant>
        <vt:i4>0</vt:i4>
      </vt:variant>
      <vt:variant>
        <vt:i4>5</vt:i4>
      </vt:variant>
      <vt:variant>
        <vt:lpwstr/>
      </vt:variant>
      <vt:variant>
        <vt:lpwstr>_Toc231673606</vt:lpwstr>
      </vt:variant>
      <vt:variant>
        <vt:i4>1114162</vt:i4>
      </vt:variant>
      <vt:variant>
        <vt:i4>116</vt:i4>
      </vt:variant>
      <vt:variant>
        <vt:i4>0</vt:i4>
      </vt:variant>
      <vt:variant>
        <vt:i4>5</vt:i4>
      </vt:variant>
      <vt:variant>
        <vt:lpwstr/>
      </vt:variant>
      <vt:variant>
        <vt:lpwstr>_Toc231673605</vt:lpwstr>
      </vt:variant>
      <vt:variant>
        <vt:i4>1114162</vt:i4>
      </vt:variant>
      <vt:variant>
        <vt:i4>110</vt:i4>
      </vt:variant>
      <vt:variant>
        <vt:i4>0</vt:i4>
      </vt:variant>
      <vt:variant>
        <vt:i4>5</vt:i4>
      </vt:variant>
      <vt:variant>
        <vt:lpwstr/>
      </vt:variant>
      <vt:variant>
        <vt:lpwstr>_Toc231673604</vt:lpwstr>
      </vt:variant>
      <vt:variant>
        <vt:i4>1114162</vt:i4>
      </vt:variant>
      <vt:variant>
        <vt:i4>104</vt:i4>
      </vt:variant>
      <vt:variant>
        <vt:i4>0</vt:i4>
      </vt:variant>
      <vt:variant>
        <vt:i4>5</vt:i4>
      </vt:variant>
      <vt:variant>
        <vt:lpwstr/>
      </vt:variant>
      <vt:variant>
        <vt:lpwstr>_Toc231673603</vt:lpwstr>
      </vt:variant>
      <vt:variant>
        <vt:i4>1114162</vt:i4>
      </vt:variant>
      <vt:variant>
        <vt:i4>98</vt:i4>
      </vt:variant>
      <vt:variant>
        <vt:i4>0</vt:i4>
      </vt:variant>
      <vt:variant>
        <vt:i4>5</vt:i4>
      </vt:variant>
      <vt:variant>
        <vt:lpwstr/>
      </vt:variant>
      <vt:variant>
        <vt:lpwstr>_Toc231673602</vt:lpwstr>
      </vt:variant>
      <vt:variant>
        <vt:i4>1114162</vt:i4>
      </vt:variant>
      <vt:variant>
        <vt:i4>92</vt:i4>
      </vt:variant>
      <vt:variant>
        <vt:i4>0</vt:i4>
      </vt:variant>
      <vt:variant>
        <vt:i4>5</vt:i4>
      </vt:variant>
      <vt:variant>
        <vt:lpwstr/>
      </vt:variant>
      <vt:variant>
        <vt:lpwstr>_Toc231673601</vt:lpwstr>
      </vt:variant>
      <vt:variant>
        <vt:i4>1114162</vt:i4>
      </vt:variant>
      <vt:variant>
        <vt:i4>86</vt:i4>
      </vt:variant>
      <vt:variant>
        <vt:i4>0</vt:i4>
      </vt:variant>
      <vt:variant>
        <vt:i4>5</vt:i4>
      </vt:variant>
      <vt:variant>
        <vt:lpwstr/>
      </vt:variant>
      <vt:variant>
        <vt:lpwstr>_Toc231673600</vt:lpwstr>
      </vt:variant>
      <vt:variant>
        <vt:i4>1572913</vt:i4>
      </vt:variant>
      <vt:variant>
        <vt:i4>80</vt:i4>
      </vt:variant>
      <vt:variant>
        <vt:i4>0</vt:i4>
      </vt:variant>
      <vt:variant>
        <vt:i4>5</vt:i4>
      </vt:variant>
      <vt:variant>
        <vt:lpwstr/>
      </vt:variant>
      <vt:variant>
        <vt:lpwstr>_Toc231673599</vt:lpwstr>
      </vt:variant>
      <vt:variant>
        <vt:i4>1572913</vt:i4>
      </vt:variant>
      <vt:variant>
        <vt:i4>74</vt:i4>
      </vt:variant>
      <vt:variant>
        <vt:i4>0</vt:i4>
      </vt:variant>
      <vt:variant>
        <vt:i4>5</vt:i4>
      </vt:variant>
      <vt:variant>
        <vt:lpwstr/>
      </vt:variant>
      <vt:variant>
        <vt:lpwstr>_Toc231673598</vt:lpwstr>
      </vt:variant>
      <vt:variant>
        <vt:i4>1572913</vt:i4>
      </vt:variant>
      <vt:variant>
        <vt:i4>68</vt:i4>
      </vt:variant>
      <vt:variant>
        <vt:i4>0</vt:i4>
      </vt:variant>
      <vt:variant>
        <vt:i4>5</vt:i4>
      </vt:variant>
      <vt:variant>
        <vt:lpwstr/>
      </vt:variant>
      <vt:variant>
        <vt:lpwstr>_Toc231673597</vt:lpwstr>
      </vt:variant>
      <vt:variant>
        <vt:i4>1572913</vt:i4>
      </vt:variant>
      <vt:variant>
        <vt:i4>62</vt:i4>
      </vt:variant>
      <vt:variant>
        <vt:i4>0</vt:i4>
      </vt:variant>
      <vt:variant>
        <vt:i4>5</vt:i4>
      </vt:variant>
      <vt:variant>
        <vt:lpwstr/>
      </vt:variant>
      <vt:variant>
        <vt:lpwstr>_Toc231673596</vt:lpwstr>
      </vt:variant>
      <vt:variant>
        <vt:i4>1572913</vt:i4>
      </vt:variant>
      <vt:variant>
        <vt:i4>56</vt:i4>
      </vt:variant>
      <vt:variant>
        <vt:i4>0</vt:i4>
      </vt:variant>
      <vt:variant>
        <vt:i4>5</vt:i4>
      </vt:variant>
      <vt:variant>
        <vt:lpwstr/>
      </vt:variant>
      <vt:variant>
        <vt:lpwstr>_Toc231673595</vt:lpwstr>
      </vt:variant>
      <vt:variant>
        <vt:i4>1572913</vt:i4>
      </vt:variant>
      <vt:variant>
        <vt:i4>50</vt:i4>
      </vt:variant>
      <vt:variant>
        <vt:i4>0</vt:i4>
      </vt:variant>
      <vt:variant>
        <vt:i4>5</vt:i4>
      </vt:variant>
      <vt:variant>
        <vt:lpwstr/>
      </vt:variant>
      <vt:variant>
        <vt:lpwstr>_Toc231673594</vt:lpwstr>
      </vt:variant>
      <vt:variant>
        <vt:i4>1572913</vt:i4>
      </vt:variant>
      <vt:variant>
        <vt:i4>44</vt:i4>
      </vt:variant>
      <vt:variant>
        <vt:i4>0</vt:i4>
      </vt:variant>
      <vt:variant>
        <vt:i4>5</vt:i4>
      </vt:variant>
      <vt:variant>
        <vt:lpwstr/>
      </vt:variant>
      <vt:variant>
        <vt:lpwstr>_Toc231673593</vt:lpwstr>
      </vt:variant>
      <vt:variant>
        <vt:i4>1572913</vt:i4>
      </vt:variant>
      <vt:variant>
        <vt:i4>38</vt:i4>
      </vt:variant>
      <vt:variant>
        <vt:i4>0</vt:i4>
      </vt:variant>
      <vt:variant>
        <vt:i4>5</vt:i4>
      </vt:variant>
      <vt:variant>
        <vt:lpwstr/>
      </vt:variant>
      <vt:variant>
        <vt:lpwstr>_Toc231673592</vt:lpwstr>
      </vt:variant>
      <vt:variant>
        <vt:i4>1572913</vt:i4>
      </vt:variant>
      <vt:variant>
        <vt:i4>32</vt:i4>
      </vt:variant>
      <vt:variant>
        <vt:i4>0</vt:i4>
      </vt:variant>
      <vt:variant>
        <vt:i4>5</vt:i4>
      </vt:variant>
      <vt:variant>
        <vt:lpwstr/>
      </vt:variant>
      <vt:variant>
        <vt:lpwstr>_Toc231673591</vt:lpwstr>
      </vt:variant>
      <vt:variant>
        <vt:i4>1572913</vt:i4>
      </vt:variant>
      <vt:variant>
        <vt:i4>26</vt:i4>
      </vt:variant>
      <vt:variant>
        <vt:i4>0</vt:i4>
      </vt:variant>
      <vt:variant>
        <vt:i4>5</vt:i4>
      </vt:variant>
      <vt:variant>
        <vt:lpwstr/>
      </vt:variant>
      <vt:variant>
        <vt:lpwstr>_Toc231673590</vt:lpwstr>
      </vt:variant>
      <vt:variant>
        <vt:i4>1638449</vt:i4>
      </vt:variant>
      <vt:variant>
        <vt:i4>20</vt:i4>
      </vt:variant>
      <vt:variant>
        <vt:i4>0</vt:i4>
      </vt:variant>
      <vt:variant>
        <vt:i4>5</vt:i4>
      </vt:variant>
      <vt:variant>
        <vt:lpwstr/>
      </vt:variant>
      <vt:variant>
        <vt:lpwstr>_Toc231673589</vt:lpwstr>
      </vt:variant>
      <vt:variant>
        <vt:i4>1638449</vt:i4>
      </vt:variant>
      <vt:variant>
        <vt:i4>14</vt:i4>
      </vt:variant>
      <vt:variant>
        <vt:i4>0</vt:i4>
      </vt:variant>
      <vt:variant>
        <vt:i4>5</vt:i4>
      </vt:variant>
      <vt:variant>
        <vt:lpwstr/>
      </vt:variant>
      <vt:variant>
        <vt:lpwstr>_Toc231673588</vt:lpwstr>
      </vt:variant>
      <vt:variant>
        <vt:i4>1638449</vt:i4>
      </vt:variant>
      <vt:variant>
        <vt:i4>8</vt:i4>
      </vt:variant>
      <vt:variant>
        <vt:i4>0</vt:i4>
      </vt:variant>
      <vt:variant>
        <vt:i4>5</vt:i4>
      </vt:variant>
      <vt:variant>
        <vt:lpwstr/>
      </vt:variant>
      <vt:variant>
        <vt:lpwstr>_Toc231673587</vt:lpwstr>
      </vt:variant>
      <vt:variant>
        <vt:i4>1638449</vt:i4>
      </vt:variant>
      <vt:variant>
        <vt:i4>2</vt:i4>
      </vt:variant>
      <vt:variant>
        <vt:i4>0</vt:i4>
      </vt:variant>
      <vt:variant>
        <vt:i4>5</vt:i4>
      </vt:variant>
      <vt:variant>
        <vt:lpwstr/>
      </vt:variant>
      <vt:variant>
        <vt:lpwstr>_Toc231673586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Windows NT 10.0, Word 16.0, Zertifikat False, 23.04.2026, CorrectInitialCaps 0, CorrectSentenceCaps 0</dc:description>
  <cp:lastModifiedBy>Johannes Wicke (DE)</cp:lastModifiedBy>
  <cp:revision>870</cp:revision>
  <cp:lastPrinted>2000-02-11T22:10:00Z</cp:lastPrinted>
  <dcterms:created xsi:type="dcterms:W3CDTF">2026-02-22T02:32:00Z</dcterms:created>
  <dcterms:modified xsi:type="dcterms:W3CDTF">2026-06-18T12:47:00Z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rtmarke">
    <vt:lpwstr>Einfügemarke</vt:lpwstr>
  </property>
  <property fmtid="{D5CDD505-2E9C-101B-9397-08002B2CF9AE}" pid="3" name="PwC_DokumentTeil">
    <vt:lpwstr>Memo</vt:lpwstr>
  </property>
  <property fmtid="{D5CDD505-2E9C-101B-9397-08002B2CF9AE}" pid="4" name="PwC_Template_ReleaseDate">
    <vt:filetime>2014-07-08T00:00:00Z</vt:filetime>
  </property>
  <property fmtid="{D5CDD505-2E9C-101B-9397-08002B2CF9AE}" pid="5" name="PwC_I__Kopfzeile2">
    <vt:lpwstr>_Kopfzeile2</vt:lpwstr>
  </property>
  <property fmtid="{D5CDD505-2E9C-101B-9397-08002B2CF9AE}" pid="6" name="PwC_I__Fußzeile2">
    <vt:lpwstr>_Fußzeile2</vt:lpwstr>
  </property>
  <property fmtid="{D5CDD505-2E9C-101B-9397-08002B2CF9AE}" pid="7" name="PwC_I__TextkörperMemo">
    <vt:lpwstr>_TextkörperMemo</vt:lpwstr>
  </property>
  <property fmtid="{D5CDD505-2E9C-101B-9397-08002B2CF9AE}" pid="8" name="PwC_I__Fußzeile1Memo">
    <vt:lpwstr>_Fußzeile1Memo</vt:lpwstr>
  </property>
  <property fmtid="{D5CDD505-2E9C-101B-9397-08002B2CF9AE}" pid="9" name="PwC_I__Kopfzeile1">
    <vt:lpwstr>_Kopfzeile1</vt:lpwstr>
  </property>
  <property fmtid="{D5CDD505-2E9C-101B-9397-08002B2CF9AE}" pid="10" name="ContentTypeId">
    <vt:lpwstr>0x010100CC89D61393B54F4A8711750E6AE91878</vt:lpwstr>
  </property>
  <property fmtid="{D5CDD505-2E9C-101B-9397-08002B2CF9AE}" pid="11" name="xd_Signature">
    <vt:bool>false</vt:bool>
  </property>
  <property fmtid="{D5CDD505-2E9C-101B-9397-08002B2CF9AE}" pid="12" name="xd_ProgID">
    <vt:lpwstr/>
  </property>
  <property fmtid="{D5CDD505-2E9C-101B-9397-08002B2CF9AE}" pid="13" name="TriggerFlowInfo">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PwC_OrgID">
    <vt:i4>33</vt:i4>
  </property>
  <property fmtid="{D5CDD505-2E9C-101B-9397-08002B2CF9AE}" pid="18" name="PwC_MenuItemID">
    <vt:i4>1357</vt:i4>
  </property>
  <property fmtid="{D5CDD505-2E9C-101B-9397-08002B2CF9AE}" pid="19" name="PwC_V_OrgWebAdresse">
    <vt:lpwstr>www.pwc.de</vt:lpwstr>
  </property>
  <property fmtid="{D5CDD505-2E9C-101B-9397-08002B2CF9AE}" pid="20" name="PwC_V_USt-IdNr">
    <vt:lpwstr/>
  </property>
  <property fmtid="{D5CDD505-2E9C-101B-9397-08002B2CF9AE}" pid="21" name="PwC_V_SteuerNr">
    <vt:lpwstr/>
  </property>
  <property fmtid="{D5CDD505-2E9C-101B-9397-08002B2CF9AE}" pid="22" name="PwC_V_eMailAccount">
    <vt:lpwstr>georg.friedrich.hensel</vt:lpwstr>
  </property>
  <property fmtid="{D5CDD505-2E9C-101B-9397-08002B2CF9AE}" pid="23" name="PwC_V_eMailDomain">
    <vt:lpwstr>@pwc.com</vt:lpwstr>
  </property>
  <property fmtid="{D5CDD505-2E9C-101B-9397-08002B2CF9AE}" pid="24" name="PwC_SprachID">
    <vt:i4>1031</vt:i4>
  </property>
  <property fmtid="{D5CDD505-2E9C-101B-9397-08002B2CF9AE}" pid="25" name="PwC_PrnLayoutID">
    <vt:i4>0</vt:i4>
  </property>
  <property fmtid="{D5CDD505-2E9C-101B-9397-08002B2CF9AE}" pid="26" name="PwC_UsrProfileID">
    <vt:i4>0</vt:i4>
  </property>
  <property fmtid="{D5CDD505-2E9C-101B-9397-08002B2CF9AE}" pid="27" name="PwC_StOrtID">
    <vt:i4>6</vt:i4>
  </property>
  <property fmtid="{D5CDD505-2E9C-101B-9397-08002B2CF9AE}" pid="28" name="PwC_V_Strasse">
    <vt:lpwstr>Kapelle-Ufer 4</vt:lpwstr>
  </property>
  <property fmtid="{D5CDD505-2E9C-101B-9397-08002B2CF9AE}" pid="29" name="PwC_V_Strasse2">
    <vt:lpwstr/>
  </property>
  <property fmtid="{D5CDD505-2E9C-101B-9397-08002B2CF9AE}" pid="30" name="PwC_V_PLZHaus">
    <vt:lpwstr>10117</vt:lpwstr>
  </property>
  <property fmtid="{D5CDD505-2E9C-101B-9397-08002B2CF9AE}" pid="31" name="PwC_V_OrtHaus">
    <vt:lpwstr>Berlin</vt:lpwstr>
  </property>
  <property fmtid="{D5CDD505-2E9C-101B-9397-08002B2CF9AE}" pid="32" name="PwC_V_Postfach">
    <vt:lpwstr>Postfach 04 05 68</vt:lpwstr>
  </property>
  <property fmtid="{D5CDD505-2E9C-101B-9397-08002B2CF9AE}" pid="33" name="PwC_V_PLZPf">
    <vt:lpwstr>10063</vt:lpwstr>
  </property>
  <property fmtid="{D5CDD505-2E9C-101B-9397-08002B2CF9AE}" pid="34" name="PwC_V_OrtPf">
    <vt:lpwstr>Berlin</vt:lpwstr>
  </property>
  <property fmtid="{D5CDD505-2E9C-101B-9397-08002B2CF9AE}" pid="35" name="PwC_V_Telefon">
    <vt:lpwstr>+49 30 26 36-0</vt:lpwstr>
  </property>
  <property fmtid="{D5CDD505-2E9C-101B-9397-08002B2CF9AE}" pid="36" name="PwC_V_Fax">
    <vt:lpwstr>+49 30 26 36-37 98</vt:lpwstr>
  </property>
  <property fmtid="{D5CDD505-2E9C-101B-9397-08002B2CF9AE}" pid="37" name="PwC_V_Kernnummer">
    <vt:lpwstr>+49 30 2636-</vt:lpwstr>
  </property>
  <property fmtid="{D5CDD505-2E9C-101B-9397-08002B2CF9AE}" pid="38" name="PwC_V_Tel_direkt">
    <vt:lpwstr>0</vt:lpwstr>
  </property>
  <property fmtid="{D5CDD505-2E9C-101B-9397-08002B2CF9AE}" pid="39" name="PwC_V_Fax_direkt">
    <vt:lpwstr/>
  </property>
  <property fmtid="{D5CDD505-2E9C-101B-9397-08002B2CF9AE}" pid="40" name="PwC_V_Nachname">
    <vt:lpwstr>Hensel</vt:lpwstr>
  </property>
  <property fmtid="{D5CDD505-2E9C-101B-9397-08002B2CF9AE}" pid="41" name="PwC_V_Vorname">
    <vt:lpwstr>Georg Friedrich</vt:lpwstr>
  </property>
  <property fmtid="{D5CDD505-2E9C-101B-9397-08002B2CF9AE}" pid="42" name="PwC_V_Diktatzeichen">
    <vt:lpwstr/>
  </property>
  <property fmtid="{D5CDD505-2E9C-101B-9397-08002B2CF9AE}" pid="43" name="PwC_V_Tel_mobil_PwC">
    <vt:lpwstr>+49 175 5980769</vt:lpwstr>
  </property>
  <property fmtid="{D5CDD505-2E9C-101B-9397-08002B2CF9AE}" pid="44" name="PwC_V_Tel_mobil">
    <vt:lpwstr>+49 xxx xxxxxxxx</vt:lpwstr>
  </property>
  <property fmtid="{D5CDD505-2E9C-101B-9397-08002B2CF9AE}" pid="45" name="PwC_V_Titel">
    <vt:lpwstr>Position/Abteilung</vt:lpwstr>
  </property>
  <property fmtid="{D5CDD505-2E9C-101B-9397-08002B2CF9AE}" pid="46" name="PwC_DocID">
    <vt:lpwstr>0053142f-0d8e-4ceb-b33e-5e445b05c3c9</vt:lpwstr>
  </property>
  <property fmtid="{D5CDD505-2E9C-101B-9397-08002B2CF9AE}" pid="47" name="MediaServiceImageTags">
    <vt:lpwstr/>
  </property>
  <property fmtid="{D5CDD505-2E9C-101B-9397-08002B2CF9AE}" pid="48" name="docLang">
    <vt:lpwstr>de</vt:lpwstr>
  </property>
  <property fmtid="{D5CDD505-2E9C-101B-9397-08002B2CF9AE}" pid="49" name="hydoc92a6aaa4a6565340">
    <vt:lpwstr>019e9e68-32bf-7b2e-8edb-b0de9eff708a</vt:lpwstr>
  </property>
  <property fmtid="{D5CDD505-2E9C-101B-9397-08002B2CF9AE}" pid="50" name="hydocab84c60fcad32c84">
    <vt:lpwstr>019d91eb-a166-7b2f-bb14-55048ae3e78f</vt:lpwstr>
  </property>
</Properties>
</file>